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D8A61" w14:textId="77777777" w:rsidR="002912DA" w:rsidRPr="00B974D7" w:rsidRDefault="00C53E85" w:rsidP="00F22501">
      <w:pPr>
        <w:spacing w:line="312" w:lineRule="auto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 wp14:anchorId="0D45BEB2" wp14:editId="47B16A7C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28B4C" w14:textId="77777777"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</w:p>
    <w:p w14:paraId="6DA6B733" w14:textId="067DF892" w:rsidR="002912DA" w:rsidRPr="00B33817" w:rsidRDefault="002912DA" w:rsidP="00F22501">
      <w:pPr>
        <w:spacing w:line="312" w:lineRule="auto"/>
        <w:rPr>
          <w:b/>
          <w:color w:val="000000"/>
          <w:sz w:val="32"/>
          <w:szCs w:val="32"/>
        </w:rPr>
      </w:pPr>
      <w:r w:rsidRPr="00B33817">
        <w:rPr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B33817" w:rsidRPr="00B33817">
        <w:rPr>
          <w:b/>
          <w:color w:val="000000"/>
          <w:sz w:val="32"/>
          <w:szCs w:val="32"/>
        </w:rPr>
        <w:t>60</w:t>
      </w:r>
    </w:p>
    <w:p w14:paraId="2FCF2281" w14:textId="77777777" w:rsidR="002912DA" w:rsidRPr="00B33817" w:rsidRDefault="002912DA" w:rsidP="00F22501">
      <w:pPr>
        <w:spacing w:line="312" w:lineRule="auto"/>
        <w:rPr>
          <w:b/>
          <w:color w:val="000000"/>
          <w:sz w:val="32"/>
          <w:szCs w:val="32"/>
        </w:rPr>
      </w:pPr>
    </w:p>
    <w:p w14:paraId="386B75D2" w14:textId="77777777" w:rsidR="002912DA" w:rsidRPr="00B33817" w:rsidRDefault="002912DA" w:rsidP="00F22501">
      <w:pPr>
        <w:spacing w:line="312" w:lineRule="auto"/>
        <w:rPr>
          <w:b/>
          <w:color w:val="000000"/>
          <w:spacing w:val="60"/>
          <w:sz w:val="32"/>
          <w:szCs w:val="32"/>
        </w:rPr>
      </w:pPr>
      <w:r w:rsidRPr="00B33817">
        <w:rPr>
          <w:b/>
          <w:color w:val="000000"/>
          <w:spacing w:val="60"/>
          <w:sz w:val="32"/>
          <w:szCs w:val="32"/>
        </w:rPr>
        <w:t>РЕШЕНИЕ</w:t>
      </w:r>
    </w:p>
    <w:p w14:paraId="0D93D3A8" w14:textId="77777777" w:rsidR="002912DA" w:rsidRPr="00B974D7" w:rsidRDefault="002912DA" w:rsidP="00F22501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14:paraId="7B2B89C0" w14:textId="0D4D39FC" w:rsidR="002912DA" w:rsidRPr="00E47856" w:rsidRDefault="00B33817" w:rsidP="00F22501">
      <w:pPr>
        <w:pStyle w:val="aa"/>
        <w:spacing w:line="312" w:lineRule="auto"/>
        <w:rPr>
          <w:rFonts w:ascii="Times New Roman" w:hAnsi="Times New Roman"/>
          <w:bCs/>
          <w:szCs w:val="28"/>
        </w:rPr>
      </w:pPr>
      <w:r w:rsidRPr="00E47856">
        <w:rPr>
          <w:rFonts w:ascii="Times New Roman" w:hAnsi="Times New Roman"/>
          <w:bCs/>
          <w:szCs w:val="28"/>
        </w:rPr>
        <w:t>30</w:t>
      </w:r>
      <w:r w:rsidR="004F18EA" w:rsidRPr="00E47856">
        <w:rPr>
          <w:rFonts w:ascii="Times New Roman" w:hAnsi="Times New Roman"/>
          <w:bCs/>
          <w:szCs w:val="28"/>
        </w:rPr>
        <w:t xml:space="preserve"> января 202</w:t>
      </w:r>
      <w:r w:rsidR="003041B1" w:rsidRPr="00E47856">
        <w:rPr>
          <w:rFonts w:ascii="Times New Roman" w:hAnsi="Times New Roman"/>
          <w:bCs/>
          <w:szCs w:val="28"/>
        </w:rPr>
        <w:t>5</w:t>
      </w:r>
      <w:r w:rsidR="002912DA" w:rsidRPr="00E47856">
        <w:rPr>
          <w:rFonts w:ascii="Times New Roman" w:hAnsi="Times New Roman"/>
          <w:bCs/>
          <w:szCs w:val="28"/>
        </w:rPr>
        <w:t xml:space="preserve"> года                                                       </w:t>
      </w:r>
      <w:r w:rsidR="00BA44D9" w:rsidRPr="00E47856">
        <w:rPr>
          <w:rFonts w:ascii="Times New Roman" w:hAnsi="Times New Roman"/>
          <w:bCs/>
          <w:szCs w:val="28"/>
        </w:rPr>
        <w:t xml:space="preserve">                             № </w:t>
      </w:r>
      <w:r w:rsidRPr="00E47856">
        <w:rPr>
          <w:rFonts w:ascii="Times New Roman" w:hAnsi="Times New Roman"/>
          <w:bCs/>
          <w:szCs w:val="28"/>
        </w:rPr>
        <w:t>77-1</w:t>
      </w:r>
    </w:p>
    <w:p w14:paraId="50509405" w14:textId="77777777" w:rsidR="002912DA" w:rsidRPr="00E47856" w:rsidRDefault="002912DA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E47856">
        <w:rPr>
          <w:rFonts w:ascii="Times New Roman" w:hAnsi="Times New Roman"/>
          <w:b/>
          <w:szCs w:val="28"/>
        </w:rPr>
        <w:t>Санкт-Петербург</w:t>
      </w:r>
    </w:p>
    <w:p w14:paraId="3E4B54AA" w14:textId="77777777" w:rsidR="002912DA" w:rsidRPr="00B974D7" w:rsidRDefault="002912DA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14:paraId="6AFBD738" w14:textId="77777777"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szCs w:val="28"/>
        </w:rPr>
        <w:t>О</w:t>
      </w:r>
      <w:r w:rsidRPr="00B974D7">
        <w:rPr>
          <w:szCs w:val="28"/>
        </w:rPr>
        <w:t xml:space="preserve"> </w:t>
      </w:r>
      <w:r w:rsidRPr="00B974D7">
        <w:rPr>
          <w:b/>
          <w:bCs/>
          <w:szCs w:val="28"/>
        </w:rPr>
        <w:t xml:space="preserve">Плане работы </w:t>
      </w:r>
    </w:p>
    <w:p w14:paraId="5A7C7AE6" w14:textId="75356DE1" w:rsidR="002912DA" w:rsidRPr="00B974D7" w:rsidRDefault="00E8267B" w:rsidP="00E93AF6">
      <w:pPr>
        <w:outlineLvl w:val="0"/>
        <w:rPr>
          <w:b/>
          <w:bCs/>
          <w:szCs w:val="28"/>
        </w:rPr>
      </w:pPr>
      <w:r>
        <w:rPr>
          <w:b/>
          <w:bCs/>
          <w:szCs w:val="28"/>
        </w:rPr>
        <w:t>Т</w:t>
      </w:r>
      <w:r w:rsidR="002912DA" w:rsidRPr="00B974D7">
        <w:rPr>
          <w:b/>
          <w:bCs/>
          <w:szCs w:val="28"/>
        </w:rPr>
        <w:t>ерриториальной избирательной комиссии № </w:t>
      </w:r>
      <w:r w:rsidR="00B33817">
        <w:rPr>
          <w:b/>
          <w:bCs/>
          <w:szCs w:val="28"/>
        </w:rPr>
        <w:t>60</w:t>
      </w:r>
      <w:r w:rsidR="002912DA" w:rsidRPr="00B974D7">
        <w:rPr>
          <w:b/>
          <w:bCs/>
          <w:szCs w:val="28"/>
        </w:rPr>
        <w:t xml:space="preserve"> на 202</w:t>
      </w:r>
      <w:r w:rsidR="003041B1">
        <w:rPr>
          <w:b/>
          <w:bCs/>
          <w:szCs w:val="28"/>
        </w:rPr>
        <w:t>5</w:t>
      </w:r>
      <w:r w:rsidR="002912DA" w:rsidRPr="00B974D7">
        <w:rPr>
          <w:b/>
          <w:bCs/>
          <w:szCs w:val="28"/>
        </w:rPr>
        <w:t xml:space="preserve"> год</w:t>
      </w:r>
      <w:r w:rsidR="002912DA" w:rsidRPr="00B974D7">
        <w:rPr>
          <w:b/>
          <w:szCs w:val="28"/>
        </w:rPr>
        <w:t xml:space="preserve"> </w:t>
      </w:r>
    </w:p>
    <w:p w14:paraId="7483B79F" w14:textId="77777777" w:rsidR="002912DA" w:rsidRPr="00B974D7" w:rsidRDefault="002912DA" w:rsidP="00F22501">
      <w:pPr>
        <w:widowControl w:val="0"/>
        <w:autoSpaceDE w:val="0"/>
        <w:autoSpaceDN w:val="0"/>
        <w:adjustRightInd w:val="0"/>
        <w:spacing w:line="312" w:lineRule="auto"/>
        <w:rPr>
          <w:b/>
          <w:bCs/>
          <w:szCs w:val="28"/>
        </w:rPr>
      </w:pPr>
    </w:p>
    <w:p w14:paraId="7C284871" w14:textId="71134B60" w:rsidR="002912DA" w:rsidRPr="00B974D7" w:rsidRDefault="002912DA" w:rsidP="00F22501">
      <w:pPr>
        <w:spacing w:after="120"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Заслушав и обсудив информацию председателя </w:t>
      </w:r>
      <w:r w:rsidR="00B33817">
        <w:rPr>
          <w:szCs w:val="28"/>
        </w:rPr>
        <w:t>Т</w:t>
      </w:r>
      <w:r w:rsidRPr="00B974D7">
        <w:rPr>
          <w:szCs w:val="28"/>
        </w:rPr>
        <w:t>ерриториальной  избирательной комиссии № </w:t>
      </w:r>
      <w:r w:rsidR="00B33817">
        <w:rPr>
          <w:szCs w:val="28"/>
        </w:rPr>
        <w:t>60</w:t>
      </w:r>
      <w:r w:rsidRPr="00B974D7">
        <w:rPr>
          <w:szCs w:val="28"/>
        </w:rPr>
        <w:t xml:space="preserve"> о перспективном планировании работы комиссии 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в соответствии с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Pr="00B974D7">
        <w:rPr>
          <w:szCs w:val="28"/>
        </w:rPr>
        <w:br/>
        <w:t xml:space="preserve">пунктом 2 статьи 3 Закона Санкт-Петербурга от 20.07.2006 № 385-57 </w:t>
      </w:r>
      <w:r w:rsidRPr="00B974D7">
        <w:rPr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</w:t>
      </w:r>
      <w:r w:rsidR="00B33817">
        <w:rPr>
          <w:szCs w:val="28"/>
        </w:rPr>
        <w:t>60</w:t>
      </w:r>
      <w:r w:rsidRPr="00B974D7">
        <w:rPr>
          <w:szCs w:val="28"/>
        </w:rPr>
        <w:t xml:space="preserve"> </w:t>
      </w:r>
      <w:r w:rsidRPr="00B974D7">
        <w:rPr>
          <w:b/>
          <w:szCs w:val="28"/>
        </w:rPr>
        <w:t>р е ш и л а:</w:t>
      </w:r>
    </w:p>
    <w:p w14:paraId="307016A8" w14:textId="13F37EC9" w:rsidR="002912DA" w:rsidRPr="00B974D7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>1. Утвердить План работы территориальной избирательной комиссии № </w:t>
      </w:r>
      <w:r w:rsidR="00B33817">
        <w:rPr>
          <w:szCs w:val="28"/>
        </w:rPr>
        <w:t>60</w:t>
      </w:r>
      <w:r w:rsidRPr="00B974D7">
        <w:rPr>
          <w:szCs w:val="28"/>
        </w:rPr>
        <w:t xml:space="preserve"> 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согласно приложению к настоящему решению.</w:t>
      </w:r>
    </w:p>
    <w:p w14:paraId="5721EB65" w14:textId="2BC8C7C0" w:rsidR="002912DA" w:rsidRPr="00B974D7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2. Разместить настоящее решение на сайте территориальной избирательной комиссии № </w:t>
      </w:r>
      <w:r w:rsidR="00B33817">
        <w:rPr>
          <w:szCs w:val="28"/>
        </w:rPr>
        <w:t>60</w:t>
      </w:r>
      <w:r w:rsidRPr="00B974D7">
        <w:rPr>
          <w:szCs w:val="28"/>
        </w:rPr>
        <w:t xml:space="preserve"> в информационно-телекоммуникационной сети Интернет.</w:t>
      </w:r>
    </w:p>
    <w:p w14:paraId="4B505CA7" w14:textId="61DAD743" w:rsidR="002912DA" w:rsidRPr="00921AB6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>3. Контроль за исполнением настоящего решения возложить на председателя территориальной избирательной комиссии № </w:t>
      </w:r>
      <w:r w:rsidR="00B33817">
        <w:rPr>
          <w:szCs w:val="28"/>
        </w:rPr>
        <w:t>60 Комолову И.И.</w:t>
      </w:r>
    </w:p>
    <w:p w14:paraId="64FF6023" w14:textId="77777777" w:rsidR="002912DA" w:rsidRPr="00B974D7" w:rsidRDefault="002912DA" w:rsidP="00F22501">
      <w:pPr>
        <w:spacing w:line="312" w:lineRule="auto"/>
        <w:ind w:firstLine="708"/>
        <w:jc w:val="both"/>
        <w:rPr>
          <w:szCs w:val="28"/>
        </w:rPr>
      </w:pPr>
    </w:p>
    <w:p w14:paraId="34180704" w14:textId="77777777" w:rsidR="005009CC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8F339C">
        <w:t>Председатель</w:t>
      </w:r>
      <w:r>
        <w:t xml:space="preserve"> т</w:t>
      </w:r>
      <w:r w:rsidRPr="00484535">
        <w:rPr>
          <w:color w:val="000000"/>
        </w:rPr>
        <w:t xml:space="preserve">ерриториальной </w:t>
      </w:r>
    </w:p>
    <w:p w14:paraId="18D1F84D" w14:textId="0FD775DA" w:rsidR="005009CC" w:rsidRPr="0075374E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</w:pPr>
      <w:r w:rsidRPr="00484535">
        <w:rPr>
          <w:color w:val="000000"/>
        </w:rPr>
        <w:t xml:space="preserve">избирательной комиссии № </w:t>
      </w:r>
      <w:r w:rsidR="00B33817">
        <w:rPr>
          <w:color w:val="000000"/>
        </w:rPr>
        <w:t>60</w:t>
      </w:r>
      <w:r>
        <w:t xml:space="preserve">                                               </w:t>
      </w:r>
      <w:r w:rsidR="00B33817">
        <w:t>И.И. Комолова</w:t>
      </w:r>
    </w:p>
    <w:p w14:paraId="4A2F5F44" w14:textId="77777777" w:rsidR="005009CC" w:rsidRPr="008F339C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</w:pPr>
    </w:p>
    <w:p w14:paraId="16667D83" w14:textId="77777777" w:rsidR="005009CC" w:rsidRDefault="005009CC" w:rsidP="005009CC">
      <w:pPr>
        <w:widowControl w:val="0"/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>
        <w:t xml:space="preserve">Секретарь </w:t>
      </w:r>
      <w:r>
        <w:rPr>
          <w:color w:val="000000"/>
        </w:rPr>
        <w:t>т</w:t>
      </w:r>
      <w:r w:rsidRPr="00484535">
        <w:rPr>
          <w:color w:val="000000"/>
        </w:rPr>
        <w:t xml:space="preserve">ерриториальной </w:t>
      </w:r>
    </w:p>
    <w:p w14:paraId="74E9BAD7" w14:textId="2B9691FC" w:rsidR="005009CC" w:rsidRPr="0075374E" w:rsidRDefault="005009CC" w:rsidP="00921AB6">
      <w:pPr>
        <w:widowControl w:val="0"/>
        <w:autoSpaceDE w:val="0"/>
        <w:autoSpaceDN w:val="0"/>
        <w:adjustRightInd w:val="0"/>
        <w:spacing w:line="288" w:lineRule="auto"/>
        <w:jc w:val="left"/>
        <w:sectPr w:rsidR="005009CC" w:rsidRPr="0075374E" w:rsidSect="00591DB6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81"/>
        </w:sectPr>
      </w:pPr>
      <w:r w:rsidRPr="00484535">
        <w:rPr>
          <w:color w:val="000000"/>
        </w:rPr>
        <w:t xml:space="preserve">избирательной комиссии № </w:t>
      </w:r>
      <w:r w:rsidR="00B33817">
        <w:rPr>
          <w:color w:val="000000"/>
        </w:rPr>
        <w:t>60</w:t>
      </w:r>
      <w:r>
        <w:t xml:space="preserve">                                                </w:t>
      </w:r>
      <w:r w:rsidR="00B33817">
        <w:t>С.В. Малиновская</w:t>
      </w:r>
    </w:p>
    <w:p w14:paraId="45B1C969" w14:textId="77777777"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lastRenderedPageBreak/>
        <w:t xml:space="preserve">Приложение </w:t>
      </w:r>
    </w:p>
    <w:p w14:paraId="50888BFF" w14:textId="77777777"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>к решению территориальной</w:t>
      </w:r>
    </w:p>
    <w:p w14:paraId="216FA116" w14:textId="59287E28" w:rsidR="002912DA" w:rsidRPr="00921AB6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избирательной комиссии № </w:t>
      </w:r>
      <w:r w:rsidR="00B33817">
        <w:rPr>
          <w:sz w:val="24"/>
        </w:rPr>
        <w:t>60</w:t>
      </w:r>
    </w:p>
    <w:p w14:paraId="52838E9A" w14:textId="398AB6D3" w:rsidR="002912DA" w:rsidRPr="00921AB6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от </w:t>
      </w:r>
      <w:r w:rsidR="00B33817">
        <w:rPr>
          <w:sz w:val="24"/>
        </w:rPr>
        <w:t>30</w:t>
      </w:r>
      <w:r w:rsidR="00173E8E">
        <w:rPr>
          <w:sz w:val="24"/>
        </w:rPr>
        <w:t xml:space="preserve"> </w:t>
      </w:r>
      <w:r w:rsidRPr="00B974D7">
        <w:rPr>
          <w:sz w:val="24"/>
        </w:rPr>
        <w:t>января 202</w:t>
      </w:r>
      <w:r w:rsidR="003041B1">
        <w:rPr>
          <w:sz w:val="24"/>
        </w:rPr>
        <w:t>5</w:t>
      </w:r>
      <w:r w:rsidRPr="00B974D7">
        <w:rPr>
          <w:sz w:val="24"/>
        </w:rPr>
        <w:t xml:space="preserve"> года № </w:t>
      </w:r>
      <w:r w:rsidR="00B33817">
        <w:rPr>
          <w:sz w:val="24"/>
        </w:rPr>
        <w:t>77-1</w:t>
      </w:r>
    </w:p>
    <w:p w14:paraId="1C0279F9" w14:textId="77777777"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14:paraId="260DF8A3" w14:textId="77777777"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14:paraId="01083B04" w14:textId="77777777"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14:paraId="33CCCBF7" w14:textId="7E472110" w:rsidR="002912DA" w:rsidRPr="00B974D7" w:rsidRDefault="002912DA" w:rsidP="00E93AF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территориальной избирательной комиссии № </w:t>
      </w:r>
      <w:r w:rsidR="00B33817">
        <w:rPr>
          <w:b/>
          <w:bCs/>
          <w:szCs w:val="28"/>
        </w:rPr>
        <w:t>60</w:t>
      </w:r>
      <w:r w:rsidRPr="00B974D7">
        <w:rPr>
          <w:b/>
          <w:bCs/>
          <w:szCs w:val="28"/>
        </w:rPr>
        <w:t xml:space="preserve"> на 202</w:t>
      </w:r>
      <w:r w:rsidR="003041B1">
        <w:rPr>
          <w:b/>
          <w:bCs/>
          <w:szCs w:val="28"/>
        </w:rPr>
        <w:t>5</w:t>
      </w:r>
      <w:r w:rsidRPr="00B974D7">
        <w:rPr>
          <w:b/>
          <w:bCs/>
          <w:szCs w:val="28"/>
        </w:rPr>
        <w:t xml:space="preserve"> год</w:t>
      </w:r>
    </w:p>
    <w:p w14:paraId="52B98F75" w14:textId="77777777" w:rsidR="002912DA" w:rsidRPr="00B974D7" w:rsidRDefault="002912DA" w:rsidP="00F22501">
      <w:pPr>
        <w:spacing w:line="312" w:lineRule="auto"/>
        <w:rPr>
          <w:b/>
          <w:bCs/>
          <w:szCs w:val="28"/>
        </w:rPr>
      </w:pPr>
    </w:p>
    <w:p w14:paraId="33C160D8" w14:textId="77777777" w:rsidR="0030042B" w:rsidRPr="00B974D7" w:rsidRDefault="0030042B" w:rsidP="0030042B">
      <w:pPr>
        <w:spacing w:line="312" w:lineRule="auto"/>
        <w:outlineLvl w:val="0"/>
        <w:rPr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14:paraId="1CAD1ED4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</w:p>
    <w:p w14:paraId="3884751F" w14:textId="44508C5B" w:rsidR="0030042B" w:rsidRDefault="0030042B" w:rsidP="003041B1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1.1. </w:t>
      </w:r>
      <w:r w:rsidR="003041B1" w:rsidRPr="003041B1">
        <w:rPr>
          <w:szCs w:val="28"/>
        </w:rPr>
        <w:t xml:space="preserve">Организация подготовки и проведения избирательных кампаний (кампаний референдумов) на территории, на которую распространяются полномочия территориальной избирательной комиссии № </w:t>
      </w:r>
      <w:r w:rsidR="0075374E">
        <w:rPr>
          <w:szCs w:val="28"/>
        </w:rPr>
        <w:t>60</w:t>
      </w:r>
      <w:r w:rsidR="003041B1" w:rsidRPr="003041B1">
        <w:rPr>
          <w:szCs w:val="28"/>
        </w:rPr>
        <w:t xml:space="preserve"> (далее – подведомственная территория) (в случае их назначения)</w:t>
      </w:r>
      <w:r>
        <w:rPr>
          <w:szCs w:val="28"/>
        </w:rPr>
        <w:t>.</w:t>
      </w:r>
    </w:p>
    <w:p w14:paraId="4C8DF263" w14:textId="77777777" w:rsidR="0030042B" w:rsidRPr="00B974D7" w:rsidRDefault="0030042B" w:rsidP="0030042B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3041B1" w:rsidRPr="009F6254">
        <w:rPr>
          <w:szCs w:val="28"/>
        </w:rPr>
        <w:t>Осуществление мероприятий по формированию участковых избират</w:t>
      </w:r>
      <w:r w:rsidR="003041B1">
        <w:rPr>
          <w:szCs w:val="28"/>
        </w:rPr>
        <w:t>ельных комиссий (резерва составов</w:t>
      </w:r>
      <w:r w:rsidR="003041B1"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14:paraId="7C98AEC8" w14:textId="7F885F74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</w:t>
      </w:r>
      <w:r w:rsidR="00896178">
        <w:rPr>
          <w:szCs w:val="28"/>
        </w:rPr>
        <w:t xml:space="preserve"> </w:t>
      </w:r>
      <w:r w:rsidR="00896178" w:rsidRPr="00896178">
        <w:rPr>
          <w:szCs w:val="28"/>
        </w:rPr>
        <w:t>(в случае их назначения)</w:t>
      </w:r>
      <w:r w:rsidRPr="006C28F5">
        <w:rPr>
          <w:szCs w:val="28"/>
        </w:rPr>
        <w:t>.</w:t>
      </w:r>
    </w:p>
    <w:p w14:paraId="36E83727" w14:textId="7234B130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75374E">
        <w:rPr>
          <w:szCs w:val="28"/>
        </w:rPr>
        <w:t>4</w:t>
      </w:r>
      <w:r w:rsidRPr="00B974D7">
        <w:rPr>
          <w:szCs w:val="28"/>
        </w:rPr>
        <w:t xml:space="preserve"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избирательным комиссиям в реализации их полномочий по подготовке и проведению выборов (референдумов). </w:t>
      </w:r>
    </w:p>
    <w:p w14:paraId="0598A525" w14:textId="14EA2DF6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896178">
        <w:rPr>
          <w:szCs w:val="28"/>
        </w:rPr>
        <w:t>5</w:t>
      </w:r>
      <w:r w:rsidR="0030042B"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="0030042B" w:rsidRPr="00B974D7">
        <w:rPr>
          <w:szCs w:val="28"/>
        </w:rPr>
        <w:br/>
        <w:t xml:space="preserve">в референдуме граждан Российской Федерации. </w:t>
      </w:r>
    </w:p>
    <w:p w14:paraId="4C0424FA" w14:textId="39B3347F" w:rsidR="0030042B" w:rsidRPr="00B974D7" w:rsidRDefault="0030042B" w:rsidP="00173E8E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96178">
        <w:rPr>
          <w:szCs w:val="28"/>
        </w:rPr>
        <w:t>6</w:t>
      </w:r>
      <w:r w:rsidRPr="00B974D7">
        <w:rPr>
          <w:szCs w:val="28"/>
        </w:rPr>
        <w:t>. </w:t>
      </w:r>
      <w:r w:rsidR="00AA4F47" w:rsidRPr="009F6254">
        <w:rPr>
          <w:szCs w:val="28"/>
        </w:rPr>
        <w:t xml:space="preserve">Осуществление контроля за соблюдением избирательных прав </w:t>
      </w:r>
      <w:r w:rsidR="00AA4F47"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="00AA4F47" w:rsidRPr="009F6254">
        <w:rPr>
          <w:szCs w:val="28"/>
        </w:rPr>
        <w:br/>
        <w:t>на подведомственной территории</w:t>
      </w:r>
      <w:r w:rsidR="00173E8E" w:rsidRPr="00173E8E">
        <w:rPr>
          <w:szCs w:val="28"/>
        </w:rPr>
        <w:t xml:space="preserve">, </w:t>
      </w:r>
      <w:r w:rsidR="00173E8E" w:rsidRPr="006C28F5">
        <w:rPr>
          <w:szCs w:val="28"/>
        </w:rPr>
        <w:t xml:space="preserve">рассмотрение жалоб (заявлений) на решения и действия (бездействия) избирательных комиссий, комиссий </w:t>
      </w:r>
      <w:r w:rsidR="00173E8E" w:rsidRPr="006C28F5">
        <w:rPr>
          <w:szCs w:val="28"/>
        </w:rPr>
        <w:lastRenderedPageBreak/>
        <w:t>референдума в порядке, установленном федеральным и региональным законодательством.</w:t>
      </w:r>
    </w:p>
    <w:p w14:paraId="560B6EEC" w14:textId="151FFDB5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96178">
        <w:rPr>
          <w:szCs w:val="28"/>
        </w:rPr>
        <w:t>7</w:t>
      </w:r>
      <w:r w:rsidRPr="00B974D7">
        <w:rPr>
          <w:szCs w:val="28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14:paraId="0FAB475A" w14:textId="5927B0B5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896178">
        <w:rPr>
          <w:szCs w:val="28"/>
        </w:rPr>
        <w:t>8</w:t>
      </w:r>
      <w:r w:rsidR="0030042B" w:rsidRPr="00B974D7">
        <w:rPr>
          <w:szCs w:val="28"/>
        </w:rPr>
        <w:t xml:space="preserve">. Подготовка и реализация </w:t>
      </w:r>
      <w:r w:rsidR="007F77E1">
        <w:rPr>
          <w:szCs w:val="28"/>
        </w:rPr>
        <w:t>П</w:t>
      </w:r>
      <w:r w:rsidR="0030042B" w:rsidRPr="00B974D7">
        <w:rPr>
          <w:szCs w:val="28"/>
        </w:rPr>
        <w:t xml:space="preserve">лана мероприятий ТИК по обучению кадров избирательных комиссий и иных участников избирательного процесса, </w:t>
      </w:r>
      <w:r w:rsidR="007F77E1">
        <w:rPr>
          <w:szCs w:val="28"/>
        </w:rPr>
        <w:t>П</w:t>
      </w:r>
      <w:r w:rsidR="007F77E1" w:rsidRPr="00B974D7">
        <w:rPr>
          <w:szCs w:val="28"/>
        </w:rPr>
        <w:t xml:space="preserve">лана </w:t>
      </w:r>
      <w:r w:rsidR="007F77E1">
        <w:rPr>
          <w:szCs w:val="28"/>
        </w:rPr>
        <w:t xml:space="preserve">по </w:t>
      </w:r>
      <w:r w:rsidR="0030042B" w:rsidRPr="00B974D7">
        <w:rPr>
          <w:szCs w:val="28"/>
        </w:rPr>
        <w:t xml:space="preserve">повышению правовой культуры избирателей </w:t>
      </w:r>
      <w:r w:rsidR="0030042B" w:rsidRPr="00B974D7">
        <w:rPr>
          <w:szCs w:val="28"/>
        </w:rPr>
        <w:br/>
        <w:t xml:space="preserve">на </w:t>
      </w:r>
      <w:r w:rsidR="0030042B">
        <w:rPr>
          <w:szCs w:val="28"/>
        </w:rPr>
        <w:t>202</w:t>
      </w:r>
      <w:r w:rsidR="00AA4F47">
        <w:rPr>
          <w:szCs w:val="28"/>
        </w:rPr>
        <w:t xml:space="preserve">5 </w:t>
      </w:r>
      <w:r w:rsidR="0030042B" w:rsidRPr="00B974D7">
        <w:rPr>
          <w:szCs w:val="28"/>
        </w:rPr>
        <w:t>год.</w:t>
      </w:r>
    </w:p>
    <w:p w14:paraId="38DD0596" w14:textId="06A6A7A6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96178">
        <w:rPr>
          <w:szCs w:val="28"/>
        </w:rPr>
        <w:t>9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14:paraId="122C26AF" w14:textId="69B86E71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</w:t>
      </w:r>
      <w:r w:rsidR="00896178">
        <w:rPr>
          <w:szCs w:val="28"/>
        </w:rPr>
        <w:t>0</w:t>
      </w:r>
      <w:r w:rsidR="0030042B"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14:paraId="42D4BD39" w14:textId="7A23D62E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</w:t>
      </w:r>
      <w:r w:rsidR="00896178">
        <w:rPr>
          <w:szCs w:val="28"/>
        </w:rPr>
        <w:t>1</w:t>
      </w:r>
      <w:r w:rsidR="0030042B"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="0030042B" w:rsidRPr="00B974D7">
        <w:rPr>
          <w:szCs w:val="28"/>
        </w:rPr>
        <w:br/>
        <w:t>и проведения выборов и референдумов</w:t>
      </w:r>
      <w:r w:rsidR="00896178">
        <w:rPr>
          <w:szCs w:val="28"/>
        </w:rPr>
        <w:t xml:space="preserve"> </w:t>
      </w:r>
      <w:r w:rsidR="00896178" w:rsidRPr="00896178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14:paraId="766C0FA4" w14:textId="6A8DDAE3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</w:t>
      </w:r>
      <w:r w:rsidR="00896178">
        <w:rPr>
          <w:szCs w:val="28"/>
        </w:rPr>
        <w:t>2</w:t>
      </w:r>
      <w:r w:rsidR="0030042B" w:rsidRPr="00B974D7">
        <w:rPr>
          <w:szCs w:val="28"/>
        </w:rPr>
        <w:t>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</w:t>
      </w:r>
      <w:r w:rsidR="00896178">
        <w:rPr>
          <w:szCs w:val="28"/>
        </w:rPr>
        <w:t xml:space="preserve"> </w:t>
      </w:r>
      <w:r w:rsidR="00896178" w:rsidRPr="00896178">
        <w:rPr>
          <w:szCs w:val="28"/>
        </w:rPr>
        <w:t>(в случае их назначения)</w:t>
      </w:r>
      <w:r w:rsidR="0030042B" w:rsidRPr="00B974D7">
        <w:rPr>
          <w:szCs w:val="28"/>
        </w:rPr>
        <w:t>.</w:t>
      </w:r>
    </w:p>
    <w:p w14:paraId="2AA101E9" w14:textId="7DA6C0FD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</w:t>
      </w:r>
      <w:r w:rsidR="00896178">
        <w:rPr>
          <w:szCs w:val="28"/>
        </w:rPr>
        <w:t>3</w:t>
      </w:r>
      <w:r w:rsidR="0030042B" w:rsidRPr="00B974D7">
        <w:rPr>
          <w:szCs w:val="28"/>
        </w:rPr>
        <w:t>. </w:t>
      </w:r>
      <w:r w:rsidR="00AA4F47" w:rsidRPr="009F6254">
        <w:rPr>
          <w:szCs w:val="28"/>
        </w:rPr>
        <w:t>Участие в формировании и ведении регистра избирателей, участников референдума, а также контроль за составлением и уточнением списков избирателей, участников референдума при проведении выборов (референдумов)</w:t>
      </w:r>
      <w:r w:rsidR="00AA4F47" w:rsidRPr="00FB0529">
        <w:rPr>
          <w:szCs w:val="28"/>
        </w:rPr>
        <w:t xml:space="preserve"> </w:t>
      </w:r>
      <w:r w:rsidR="00AA4F47" w:rsidRPr="009F6254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14:paraId="7DD320E1" w14:textId="108E39FA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</w:t>
      </w:r>
      <w:r w:rsidR="00896178">
        <w:rPr>
          <w:szCs w:val="28"/>
        </w:rPr>
        <w:t>4</w:t>
      </w:r>
      <w:r w:rsidR="0030042B"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="0030042B"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="0030042B" w:rsidRPr="00177E93">
        <w:rPr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14:paraId="27A164C1" w14:textId="74646E41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</w:t>
      </w:r>
      <w:r w:rsidR="00896178">
        <w:rPr>
          <w:szCs w:val="28"/>
        </w:rPr>
        <w:t>5</w:t>
      </w:r>
      <w:r w:rsidR="0030042B" w:rsidRPr="00177E93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="0030042B" w:rsidRPr="00177E93">
        <w:rPr>
          <w:szCs w:val="28"/>
        </w:rPr>
        <w:br/>
        <w:t xml:space="preserve">(далее – ГАС «Выборы»). </w:t>
      </w:r>
    </w:p>
    <w:p w14:paraId="75A31441" w14:textId="6CF785CF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1.1</w:t>
      </w:r>
      <w:r w:rsidR="00896178">
        <w:rPr>
          <w:szCs w:val="28"/>
        </w:rPr>
        <w:t>6</w:t>
      </w:r>
      <w:r w:rsidR="0030042B"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14:paraId="0C4D0125" w14:textId="09749E57" w:rsidR="0030042B" w:rsidRPr="00177E93" w:rsidRDefault="008B6823" w:rsidP="0030042B">
      <w:pPr>
        <w:spacing w:line="312" w:lineRule="auto"/>
        <w:ind w:firstLine="709"/>
        <w:jc w:val="both"/>
        <w:rPr>
          <w:b/>
          <w:szCs w:val="28"/>
        </w:rPr>
      </w:pPr>
      <w:r>
        <w:rPr>
          <w:szCs w:val="28"/>
        </w:rPr>
        <w:t>1.1</w:t>
      </w:r>
      <w:r w:rsidR="00896178">
        <w:rPr>
          <w:szCs w:val="28"/>
        </w:rPr>
        <w:t>7</w:t>
      </w:r>
      <w:r w:rsidR="0030042B"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14:paraId="0131A1EA" w14:textId="10AC69A6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</w:t>
      </w:r>
      <w:r w:rsidR="00896178">
        <w:rPr>
          <w:szCs w:val="28"/>
        </w:rPr>
        <w:t>8</w:t>
      </w:r>
      <w:r w:rsidR="0030042B" w:rsidRPr="00177E93">
        <w:rPr>
          <w:szCs w:val="28"/>
        </w:rPr>
        <w:t xml:space="preserve"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</w:t>
      </w:r>
      <w:r w:rsidR="00896178">
        <w:rPr>
          <w:szCs w:val="28"/>
        </w:rPr>
        <w:t>(</w:t>
      </w:r>
      <w:r w:rsidR="0030042B" w:rsidRPr="00177E93">
        <w:rPr>
          <w:szCs w:val="28"/>
        </w:rPr>
        <w:t>в случае их назначения</w:t>
      </w:r>
      <w:r w:rsidR="00896178">
        <w:rPr>
          <w:szCs w:val="28"/>
        </w:rPr>
        <w:t>)</w:t>
      </w:r>
      <w:r w:rsidR="0030042B" w:rsidRPr="00177E93">
        <w:rPr>
          <w:szCs w:val="28"/>
        </w:rPr>
        <w:t>.</w:t>
      </w:r>
    </w:p>
    <w:p w14:paraId="681D4DB2" w14:textId="61AA65C9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896178">
        <w:rPr>
          <w:szCs w:val="28"/>
        </w:rPr>
        <w:t>19</w:t>
      </w:r>
      <w:r w:rsidR="0030042B"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14:paraId="473A8EA4" w14:textId="2E10BB96" w:rsidR="0030042B" w:rsidRPr="00B974D7" w:rsidRDefault="008B6823" w:rsidP="007A2257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896178">
        <w:rPr>
          <w:szCs w:val="28"/>
        </w:rPr>
        <w:t>0</w:t>
      </w:r>
      <w:r w:rsidR="0030042B" w:rsidRPr="00177E93">
        <w:rPr>
          <w:szCs w:val="28"/>
        </w:rPr>
        <w:t xml:space="preserve">.  </w:t>
      </w:r>
      <w:r w:rsidR="00896178" w:rsidRPr="00896178">
        <w:rPr>
          <w:szCs w:val="28"/>
        </w:rPr>
        <w:t>У</w:t>
      </w:r>
      <w:r w:rsidR="00173E8E" w:rsidRPr="00896178">
        <w:rPr>
          <w:szCs w:val="28"/>
        </w:rPr>
        <w:t xml:space="preserve">частие в работе </w:t>
      </w:r>
      <w:r w:rsidR="007A2257" w:rsidRPr="007A2257">
        <w:rPr>
          <w:szCs w:val="28"/>
        </w:rPr>
        <w:t xml:space="preserve">Учебно-методического кабинета при Территориальной избирательной комиссии № </w:t>
      </w:r>
      <w:r w:rsidR="00896178">
        <w:rPr>
          <w:szCs w:val="28"/>
        </w:rPr>
        <w:t>23</w:t>
      </w:r>
      <w:r w:rsidR="007A2257" w:rsidRPr="007A2257">
        <w:rPr>
          <w:szCs w:val="28"/>
        </w:rPr>
        <w:t xml:space="preserve"> Учебно-методического центра при Санкт-Петербургской избирательной комиссии</w:t>
      </w:r>
      <w:r w:rsidR="0030042B" w:rsidRPr="00177E93">
        <w:rPr>
          <w:szCs w:val="28"/>
        </w:rPr>
        <w:t>.</w:t>
      </w:r>
    </w:p>
    <w:p w14:paraId="2C7EFAE0" w14:textId="3F98E58D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896178">
        <w:rPr>
          <w:szCs w:val="28"/>
        </w:rPr>
        <w:t>1</w:t>
      </w:r>
      <w:r w:rsidR="0030042B" w:rsidRPr="00B974D7">
        <w:rPr>
          <w:szCs w:val="28"/>
        </w:rPr>
        <w:t>. Ведение официального сайта ТИК в информационно-телекоммуникационной сети Интернет, в аккаунтах ТИК в социальных сетях.</w:t>
      </w:r>
    </w:p>
    <w:p w14:paraId="1E6B404A" w14:textId="2CB4F443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896178">
        <w:rPr>
          <w:szCs w:val="28"/>
        </w:rPr>
        <w:t>2</w:t>
      </w:r>
      <w:r w:rsidR="0030042B" w:rsidRPr="00B974D7">
        <w:rPr>
          <w:szCs w:val="28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="0030042B" w:rsidRPr="00B974D7">
        <w:t xml:space="preserve"> </w:t>
      </w:r>
      <w:r w:rsidR="0030042B" w:rsidRPr="00B974D7">
        <w:rPr>
          <w:szCs w:val="28"/>
        </w:rPr>
        <w:t>ТИК.</w:t>
      </w:r>
    </w:p>
    <w:p w14:paraId="138E135A" w14:textId="1457B6B3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896178">
        <w:rPr>
          <w:szCs w:val="28"/>
        </w:rPr>
        <w:t>3</w:t>
      </w:r>
      <w:r w:rsidR="0030042B" w:rsidRPr="00B974D7">
        <w:rPr>
          <w:szCs w:val="28"/>
        </w:rPr>
        <w:t>. Оформление документов постоянного и временного срока хранения.</w:t>
      </w:r>
    </w:p>
    <w:p w14:paraId="4C892D93" w14:textId="5BA9EE61" w:rsidR="0030042B" w:rsidRDefault="008B6823" w:rsidP="0030042B">
      <w:pPr>
        <w:spacing w:line="312" w:lineRule="auto"/>
        <w:ind w:firstLine="709"/>
        <w:jc w:val="both"/>
        <w:rPr>
          <w:szCs w:val="28"/>
        </w:rPr>
      </w:pPr>
      <w:r w:rsidRPr="00173E8E">
        <w:rPr>
          <w:szCs w:val="28"/>
        </w:rPr>
        <w:t>1.2</w:t>
      </w:r>
      <w:r w:rsidR="00896178">
        <w:rPr>
          <w:szCs w:val="28"/>
        </w:rPr>
        <w:t>4</w:t>
      </w:r>
      <w:r w:rsidR="0030042B" w:rsidRPr="00173E8E">
        <w:rPr>
          <w:szCs w:val="28"/>
        </w:rPr>
        <w:t xml:space="preserve">. Участие в работе Координационного совета председателей территориальных избирательных комиссий в Санкт-Петербурге </w:t>
      </w:r>
      <w:r w:rsidR="0030042B" w:rsidRPr="00173E8E">
        <w:rPr>
          <w:szCs w:val="28"/>
        </w:rPr>
        <w:br/>
        <w:t xml:space="preserve">при председателе Санкт-Петербургской избирательной комиссии </w:t>
      </w:r>
      <w:r w:rsidR="0030042B" w:rsidRPr="00173E8E">
        <w:rPr>
          <w:szCs w:val="28"/>
        </w:rPr>
        <w:br/>
        <w:t>(далее – КСП ТИК).</w:t>
      </w:r>
      <w:r w:rsidR="0030042B" w:rsidRPr="00B974D7">
        <w:rPr>
          <w:szCs w:val="28"/>
        </w:rPr>
        <w:t xml:space="preserve"> </w:t>
      </w:r>
    </w:p>
    <w:p w14:paraId="45A63DFD" w14:textId="77777777" w:rsidR="00173E8E" w:rsidRPr="00B974D7" w:rsidRDefault="00173E8E" w:rsidP="0030042B">
      <w:pPr>
        <w:spacing w:line="312" w:lineRule="auto"/>
        <w:ind w:firstLine="709"/>
        <w:jc w:val="both"/>
        <w:rPr>
          <w:szCs w:val="28"/>
        </w:rPr>
      </w:pPr>
    </w:p>
    <w:p w14:paraId="15A4E7BB" w14:textId="77777777" w:rsidR="0030042B" w:rsidRPr="00B974D7" w:rsidRDefault="0030042B" w:rsidP="0030042B">
      <w:pPr>
        <w:keepNext/>
        <w:spacing w:line="312" w:lineRule="auto"/>
        <w:rPr>
          <w:bCs/>
          <w:szCs w:val="28"/>
        </w:rPr>
      </w:pPr>
      <w:r w:rsidRPr="00B974D7">
        <w:rPr>
          <w:b/>
          <w:bCs/>
          <w:szCs w:val="28"/>
        </w:rPr>
        <w:t xml:space="preserve">2. Вопросы для рассмотрения на заседаниях ТИК </w:t>
      </w:r>
    </w:p>
    <w:p w14:paraId="725ABC15" w14:textId="77777777"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14:paraId="1DEE78F4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14:paraId="0DAE460D" w14:textId="77777777" w:rsidTr="007C4BE2">
        <w:trPr>
          <w:trHeight w:val="1101"/>
        </w:trPr>
        <w:tc>
          <w:tcPr>
            <w:tcW w:w="4077" w:type="dxa"/>
          </w:tcPr>
          <w:p w14:paraId="60A2DDEA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14:paraId="437E45B5" w14:textId="4BA1E784" w:rsidR="00622A17" w:rsidRPr="00622A17" w:rsidRDefault="00622A17" w:rsidP="00622A17">
            <w:pPr>
              <w:tabs>
                <w:tab w:val="left" w:pos="7655"/>
              </w:tabs>
              <w:spacing w:line="276" w:lineRule="auto"/>
              <w:ind w:right="282" w:firstLine="426"/>
              <w:jc w:val="right"/>
              <w:rPr>
                <w:szCs w:val="28"/>
              </w:rPr>
            </w:pPr>
            <w:r w:rsidRPr="00622A17">
              <w:rPr>
                <w:szCs w:val="28"/>
              </w:rPr>
              <w:t>Председатель ТИК</w:t>
            </w:r>
            <w:r w:rsidR="00AD7269">
              <w:rPr>
                <w:szCs w:val="28"/>
              </w:rPr>
              <w:t>,</w:t>
            </w:r>
            <w:r w:rsidRPr="00622A17">
              <w:rPr>
                <w:szCs w:val="28"/>
              </w:rPr>
              <w:t xml:space="preserve"> </w:t>
            </w:r>
          </w:p>
          <w:p w14:paraId="5E4515FB" w14:textId="03E38CEC" w:rsidR="00622A17" w:rsidRPr="00622A17" w:rsidRDefault="00622A17" w:rsidP="00622A17">
            <w:pPr>
              <w:tabs>
                <w:tab w:val="left" w:pos="7655"/>
              </w:tabs>
              <w:spacing w:line="276" w:lineRule="auto"/>
              <w:ind w:right="282" w:firstLine="426"/>
              <w:jc w:val="right"/>
              <w:rPr>
                <w:szCs w:val="28"/>
              </w:rPr>
            </w:pPr>
            <w:r w:rsidRPr="00622A17">
              <w:rPr>
                <w:szCs w:val="28"/>
              </w:rPr>
              <w:t xml:space="preserve">    Секретарь ТИК </w:t>
            </w:r>
          </w:p>
          <w:p w14:paraId="193173CF" w14:textId="7A37A33D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14:paraId="19347D0E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14:paraId="71C20A88" w14:textId="0E1C1498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lastRenderedPageBreak/>
        <w:t xml:space="preserve">2.2. О согласовании образования избирательных участков </w:t>
      </w:r>
      <w:r w:rsidRPr="00B974D7">
        <w:rPr>
          <w:szCs w:val="28"/>
        </w:rPr>
        <w:br/>
        <w:t xml:space="preserve">на территории </w:t>
      </w:r>
      <w:r w:rsidR="00622A17">
        <w:rPr>
          <w:szCs w:val="28"/>
        </w:rPr>
        <w:t>Фрунзенского</w:t>
      </w:r>
      <w:r w:rsidRPr="00B974D7">
        <w:rPr>
          <w:szCs w:val="28"/>
        </w:rPr>
        <w:t xml:space="preserve"> района Санкт-Петербурга и изменения границ избирательных участков (в случае необходимости)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5670"/>
      </w:tblGrid>
      <w:tr w:rsidR="0030042B" w:rsidRPr="00B974D7" w14:paraId="1BDB74AC" w14:textId="77777777" w:rsidTr="00B33817">
        <w:trPr>
          <w:trHeight w:val="300"/>
        </w:trPr>
        <w:tc>
          <w:tcPr>
            <w:tcW w:w="4077" w:type="dxa"/>
          </w:tcPr>
          <w:p w14:paraId="3C1AEAE2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670" w:type="dxa"/>
            <w:vAlign w:val="bottom"/>
          </w:tcPr>
          <w:p w14:paraId="52AB036A" w14:textId="107B3A96" w:rsidR="00622A17" w:rsidRPr="00622A17" w:rsidRDefault="0030042B" w:rsidP="00622A17">
            <w:pPr>
              <w:tabs>
                <w:tab w:val="left" w:pos="7655"/>
              </w:tabs>
              <w:spacing w:line="276" w:lineRule="auto"/>
              <w:ind w:right="282" w:firstLine="426"/>
              <w:jc w:val="right"/>
              <w:rPr>
                <w:szCs w:val="28"/>
              </w:rPr>
            </w:pPr>
            <w:r w:rsidRPr="00B974D7">
              <w:rPr>
                <w:szCs w:val="28"/>
              </w:rPr>
              <w:t xml:space="preserve">    </w:t>
            </w:r>
            <w:bookmarkStart w:id="0" w:name="_Hlk188960074"/>
            <w:bookmarkStart w:id="1" w:name="_Hlk188960097"/>
            <w:r w:rsidR="00622A17" w:rsidRPr="00622A17">
              <w:rPr>
                <w:szCs w:val="28"/>
              </w:rPr>
              <w:t>Председатель ТИК</w:t>
            </w:r>
            <w:r w:rsidR="00AD7269">
              <w:rPr>
                <w:szCs w:val="28"/>
              </w:rPr>
              <w:t>,</w:t>
            </w:r>
            <w:r w:rsidR="00622A17" w:rsidRPr="00622A17">
              <w:rPr>
                <w:szCs w:val="28"/>
              </w:rPr>
              <w:t xml:space="preserve"> </w:t>
            </w:r>
          </w:p>
          <w:p w14:paraId="05AED932" w14:textId="62833E3E" w:rsidR="00622A17" w:rsidRDefault="00622A17" w:rsidP="00622A17">
            <w:pPr>
              <w:tabs>
                <w:tab w:val="left" w:pos="7655"/>
              </w:tabs>
              <w:spacing w:line="276" w:lineRule="auto"/>
              <w:ind w:right="282" w:firstLine="426"/>
              <w:jc w:val="right"/>
              <w:rPr>
                <w:szCs w:val="28"/>
              </w:rPr>
            </w:pPr>
            <w:r w:rsidRPr="00622A17">
              <w:rPr>
                <w:szCs w:val="28"/>
              </w:rPr>
              <w:t xml:space="preserve">    Секретарь ТИК</w:t>
            </w:r>
            <w:bookmarkEnd w:id="0"/>
            <w:r>
              <w:rPr>
                <w:szCs w:val="28"/>
              </w:rPr>
              <w:t>,</w:t>
            </w:r>
          </w:p>
          <w:p w14:paraId="6494FD13" w14:textId="5FF7C1BD" w:rsidR="00622A17" w:rsidRPr="00622A17" w:rsidRDefault="00622A17" w:rsidP="00622A17">
            <w:pPr>
              <w:tabs>
                <w:tab w:val="left" w:pos="7655"/>
              </w:tabs>
              <w:spacing w:line="276" w:lineRule="auto"/>
              <w:ind w:right="282" w:firstLine="173"/>
              <w:jc w:val="right"/>
              <w:rPr>
                <w:szCs w:val="28"/>
              </w:rPr>
            </w:pPr>
            <w:r w:rsidRPr="00622A17">
              <w:rPr>
                <w:szCs w:val="28"/>
              </w:rPr>
              <w:t xml:space="preserve">Члены ТИК </w:t>
            </w:r>
          </w:p>
          <w:bookmarkEnd w:id="1"/>
          <w:p w14:paraId="150134A1" w14:textId="1FCF04EB" w:rsidR="00DC4B35" w:rsidRPr="00B974D7" w:rsidRDefault="00DC4B35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14:paraId="6A4CB57D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4D17B26A" w14:textId="77777777" w:rsidR="00DC4B35" w:rsidRPr="00622A17" w:rsidRDefault="00DC4B35" w:rsidP="00DC4B35">
      <w:pPr>
        <w:spacing w:line="312" w:lineRule="auto"/>
        <w:ind w:firstLine="708"/>
        <w:jc w:val="both"/>
        <w:rPr>
          <w:szCs w:val="28"/>
        </w:rPr>
      </w:pPr>
      <w:r w:rsidRPr="00622A17">
        <w:rPr>
          <w:szCs w:val="28"/>
        </w:rPr>
        <w:t>2.3. Рассмотрение вопросов, предусмотренных пунктом 3 статьи 5 Закона Санкт-Петербурга от 20.07.2006 №385-57 «О территориальных избирательных комиссиях в Санкт-Петербурге» (далее Закон №385-57).</w:t>
      </w:r>
    </w:p>
    <w:tbl>
      <w:tblPr>
        <w:tblW w:w="11339" w:type="dxa"/>
        <w:tblLayout w:type="fixed"/>
        <w:tblLook w:val="0000" w:firstRow="0" w:lastRow="0" w:firstColumn="0" w:lastColumn="0" w:noHBand="0" w:noVBand="0"/>
      </w:tblPr>
      <w:tblGrid>
        <w:gridCol w:w="5637"/>
        <w:gridCol w:w="5702"/>
      </w:tblGrid>
      <w:tr w:rsidR="00DC4B35" w:rsidRPr="00B974D7" w14:paraId="3D683F83" w14:textId="77777777" w:rsidTr="00622A17">
        <w:trPr>
          <w:trHeight w:val="300"/>
        </w:trPr>
        <w:tc>
          <w:tcPr>
            <w:tcW w:w="5637" w:type="dxa"/>
          </w:tcPr>
          <w:p w14:paraId="1AB45EB6" w14:textId="77777777" w:rsidR="00622A17" w:rsidRDefault="00622A17" w:rsidP="00622A17">
            <w:pPr>
              <w:spacing w:line="312" w:lineRule="auto"/>
              <w:jc w:val="left"/>
              <w:rPr>
                <w:szCs w:val="28"/>
              </w:rPr>
            </w:pPr>
          </w:p>
          <w:p w14:paraId="2C25AF95" w14:textId="7EBFAF48" w:rsidR="00622A17" w:rsidRPr="00622A17" w:rsidRDefault="00DC4B35" w:rsidP="00622A17">
            <w:pPr>
              <w:spacing w:line="312" w:lineRule="auto"/>
              <w:jc w:val="left"/>
              <w:rPr>
                <w:szCs w:val="28"/>
              </w:rPr>
            </w:pPr>
            <w:r w:rsidRPr="00622A17">
              <w:rPr>
                <w:szCs w:val="28"/>
              </w:rPr>
              <w:t xml:space="preserve">в соответствии </w:t>
            </w:r>
          </w:p>
          <w:p w14:paraId="0E9F1D2D" w14:textId="1D5049A3" w:rsidR="00DC4B35" w:rsidRPr="00622A17" w:rsidRDefault="00DC4B35" w:rsidP="00622A17">
            <w:pPr>
              <w:spacing w:line="312" w:lineRule="auto"/>
              <w:jc w:val="left"/>
              <w:rPr>
                <w:szCs w:val="28"/>
              </w:rPr>
            </w:pPr>
            <w:r w:rsidRPr="00622A17">
              <w:rPr>
                <w:szCs w:val="28"/>
              </w:rPr>
              <w:t>с п.1 статьи 5 Закона №385-57</w:t>
            </w:r>
          </w:p>
        </w:tc>
        <w:tc>
          <w:tcPr>
            <w:tcW w:w="5702" w:type="dxa"/>
            <w:vAlign w:val="bottom"/>
          </w:tcPr>
          <w:p w14:paraId="6C6FEA44" w14:textId="77777777" w:rsidR="00DC4B35" w:rsidRPr="00B974D7" w:rsidRDefault="00DC4B35" w:rsidP="00603C1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14:paraId="1C7B3335" w14:textId="4D6A36A8" w:rsidR="00DC4B35" w:rsidRPr="00B974D7" w:rsidRDefault="00622A17" w:rsidP="00603C1B">
            <w:pPr>
              <w:spacing w:line="312" w:lineRule="auto"/>
              <w:rPr>
                <w:szCs w:val="28"/>
              </w:rPr>
            </w:pPr>
            <w:r w:rsidRPr="00622A17">
              <w:rPr>
                <w:szCs w:val="28"/>
              </w:rPr>
              <w:t>Председатель ТИК</w:t>
            </w:r>
          </w:p>
        </w:tc>
      </w:tr>
    </w:tbl>
    <w:p w14:paraId="63595476" w14:textId="77777777"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Январь</w:t>
      </w:r>
    </w:p>
    <w:p w14:paraId="750A24D5" w14:textId="77777777" w:rsidR="0030042B" w:rsidRPr="00B974D7" w:rsidRDefault="0030042B" w:rsidP="0030042B">
      <w:pPr>
        <w:keepNext/>
        <w:spacing w:line="312" w:lineRule="auto"/>
        <w:ind w:firstLine="708"/>
        <w:jc w:val="both"/>
        <w:outlineLvl w:val="0"/>
      </w:pPr>
      <w:r w:rsidRPr="00B974D7">
        <w:t>2.</w:t>
      </w:r>
      <w:r w:rsidR="009D56C7">
        <w:t>4</w:t>
      </w:r>
      <w:r w:rsidRPr="00B974D7">
        <w:t xml:space="preserve">. О плане работы </w:t>
      </w:r>
      <w:r w:rsidR="007F77E1"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AA4F47">
        <w:t>5</w:t>
      </w:r>
      <w:r w:rsidRPr="00B974D7">
        <w:t xml:space="preserve"> год</w:t>
      </w:r>
    </w:p>
    <w:p w14:paraId="112D4A20" w14:textId="3ED05B1C" w:rsidR="00622A17" w:rsidRPr="00622A17" w:rsidRDefault="00622A17" w:rsidP="00622A17">
      <w:pPr>
        <w:tabs>
          <w:tab w:val="left" w:pos="7655"/>
        </w:tabs>
        <w:spacing w:line="276" w:lineRule="auto"/>
        <w:ind w:right="282" w:firstLine="426"/>
        <w:jc w:val="right"/>
        <w:rPr>
          <w:szCs w:val="28"/>
        </w:rPr>
      </w:pPr>
      <w:r w:rsidRPr="00622A17">
        <w:rPr>
          <w:szCs w:val="28"/>
        </w:rPr>
        <w:t>Председатель ТИК,</w:t>
      </w:r>
    </w:p>
    <w:p w14:paraId="11816FDD" w14:textId="5A4406C7" w:rsidR="00622A17" w:rsidRDefault="00622A17" w:rsidP="00622A17">
      <w:pPr>
        <w:tabs>
          <w:tab w:val="left" w:pos="7655"/>
        </w:tabs>
        <w:spacing w:line="276" w:lineRule="auto"/>
        <w:ind w:right="282" w:firstLine="426"/>
        <w:jc w:val="right"/>
        <w:rPr>
          <w:szCs w:val="28"/>
        </w:rPr>
      </w:pPr>
      <w:r w:rsidRPr="00622A17">
        <w:rPr>
          <w:szCs w:val="28"/>
        </w:rPr>
        <w:t xml:space="preserve">    Секретарь ТИК</w:t>
      </w:r>
      <w:r>
        <w:rPr>
          <w:szCs w:val="28"/>
        </w:rPr>
        <w:t>,</w:t>
      </w:r>
    </w:p>
    <w:p w14:paraId="2DAD3AA4" w14:textId="7EC4F6AD" w:rsidR="00622A17" w:rsidRPr="00622A17" w:rsidRDefault="00622A17" w:rsidP="00622A17">
      <w:pPr>
        <w:tabs>
          <w:tab w:val="left" w:pos="7655"/>
        </w:tabs>
        <w:spacing w:line="276" w:lineRule="auto"/>
        <w:ind w:right="282" w:firstLine="173"/>
        <w:jc w:val="right"/>
        <w:rPr>
          <w:szCs w:val="28"/>
        </w:rPr>
      </w:pPr>
      <w:r w:rsidRPr="00622A17">
        <w:rPr>
          <w:szCs w:val="28"/>
        </w:rPr>
        <w:t xml:space="preserve">Члены ТИК </w:t>
      </w:r>
    </w:p>
    <w:p w14:paraId="1478C46E" w14:textId="77777777" w:rsidR="0030042B" w:rsidRPr="00B974D7" w:rsidRDefault="0030042B" w:rsidP="0030042B">
      <w:pPr>
        <w:spacing w:line="312" w:lineRule="auto"/>
        <w:ind w:firstLine="709"/>
        <w:jc w:val="both"/>
        <w:rPr>
          <w:kern w:val="18"/>
          <w:szCs w:val="28"/>
        </w:rPr>
      </w:pPr>
    </w:p>
    <w:p w14:paraId="78146648" w14:textId="77777777" w:rsidR="00C50807" w:rsidRDefault="0030042B" w:rsidP="00C50807">
      <w:pPr>
        <w:spacing w:line="312" w:lineRule="auto"/>
        <w:ind w:firstLine="709"/>
        <w:jc w:val="both"/>
        <w:rPr>
          <w:kern w:val="18"/>
          <w:szCs w:val="28"/>
        </w:rPr>
      </w:pPr>
      <w:bookmarkStart w:id="2" w:name="_Hlk156313566"/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C50807">
        <w:rPr>
          <w:kern w:val="18"/>
          <w:szCs w:val="28"/>
        </w:rPr>
        <w:t>Плане</w:t>
      </w:r>
      <w:r w:rsidRPr="007848A6">
        <w:rPr>
          <w:kern w:val="18"/>
          <w:szCs w:val="28"/>
        </w:rPr>
        <w:t xml:space="preserve"> </w:t>
      </w:r>
      <w:r w:rsidR="00C50807">
        <w:rPr>
          <w:kern w:val="18"/>
          <w:szCs w:val="28"/>
        </w:rPr>
        <w:t xml:space="preserve">мероприятий </w:t>
      </w:r>
      <w:r w:rsidR="007F77E1">
        <w:rPr>
          <w:kern w:val="18"/>
          <w:szCs w:val="28"/>
        </w:rPr>
        <w:t>ТИК</w:t>
      </w:r>
      <w:r w:rsidRPr="007848A6">
        <w:rPr>
          <w:kern w:val="18"/>
          <w:szCs w:val="28"/>
        </w:rPr>
        <w:t xml:space="preserve"> </w:t>
      </w:r>
      <w:r w:rsidR="00C50807" w:rsidRPr="00C50807">
        <w:rPr>
          <w:kern w:val="18"/>
          <w:szCs w:val="28"/>
        </w:rPr>
        <w:t xml:space="preserve">по обучению кадров избирательных комиссий и иных участников избирательного процесса </w:t>
      </w:r>
      <w:r w:rsidR="00C50807">
        <w:rPr>
          <w:kern w:val="18"/>
          <w:szCs w:val="28"/>
        </w:rPr>
        <w:br/>
      </w:r>
      <w:r w:rsidR="00C50807" w:rsidRPr="00C50807">
        <w:rPr>
          <w:kern w:val="18"/>
          <w:szCs w:val="28"/>
        </w:rPr>
        <w:t>на 2025 год</w:t>
      </w:r>
    </w:p>
    <w:bookmarkEnd w:id="2"/>
    <w:p w14:paraId="2D297C47" w14:textId="65384AC0" w:rsidR="00622A17" w:rsidRPr="00622A17" w:rsidRDefault="00622A17" w:rsidP="00622A17">
      <w:pPr>
        <w:tabs>
          <w:tab w:val="left" w:pos="7655"/>
        </w:tabs>
        <w:spacing w:line="276" w:lineRule="auto"/>
        <w:ind w:right="282" w:firstLine="426"/>
        <w:jc w:val="right"/>
        <w:rPr>
          <w:szCs w:val="28"/>
        </w:rPr>
      </w:pPr>
      <w:r w:rsidRPr="00622A17">
        <w:rPr>
          <w:szCs w:val="28"/>
        </w:rPr>
        <w:t>Председатель ТИК,</w:t>
      </w:r>
    </w:p>
    <w:p w14:paraId="2B917BC6" w14:textId="3B9883FD" w:rsidR="00622A17" w:rsidRDefault="00622A17" w:rsidP="00622A17">
      <w:pPr>
        <w:tabs>
          <w:tab w:val="left" w:pos="7655"/>
        </w:tabs>
        <w:spacing w:line="276" w:lineRule="auto"/>
        <w:ind w:right="282" w:firstLine="426"/>
        <w:jc w:val="right"/>
        <w:rPr>
          <w:szCs w:val="28"/>
        </w:rPr>
      </w:pPr>
      <w:r w:rsidRPr="00622A17">
        <w:rPr>
          <w:szCs w:val="28"/>
        </w:rPr>
        <w:t xml:space="preserve">    Секретарь ТИК</w:t>
      </w:r>
      <w:r>
        <w:rPr>
          <w:szCs w:val="28"/>
        </w:rPr>
        <w:t>,</w:t>
      </w:r>
    </w:p>
    <w:p w14:paraId="07461574" w14:textId="650C4B63" w:rsidR="00622A17" w:rsidRPr="00622A17" w:rsidRDefault="00622A17" w:rsidP="00622A17">
      <w:pPr>
        <w:tabs>
          <w:tab w:val="left" w:pos="7655"/>
        </w:tabs>
        <w:spacing w:line="276" w:lineRule="auto"/>
        <w:ind w:right="282" w:firstLine="173"/>
        <w:jc w:val="right"/>
        <w:rPr>
          <w:szCs w:val="28"/>
        </w:rPr>
      </w:pPr>
      <w:r w:rsidRPr="00622A17">
        <w:rPr>
          <w:szCs w:val="28"/>
        </w:rPr>
        <w:t xml:space="preserve">Члены ТИК </w:t>
      </w:r>
    </w:p>
    <w:p w14:paraId="4EE6947E" w14:textId="77777777" w:rsidR="0030042B" w:rsidRDefault="0030042B" w:rsidP="0030042B">
      <w:pPr>
        <w:widowControl w:val="0"/>
        <w:spacing w:line="312" w:lineRule="auto"/>
        <w:jc w:val="both"/>
        <w:rPr>
          <w:kern w:val="18"/>
          <w:szCs w:val="28"/>
        </w:rPr>
      </w:pPr>
    </w:p>
    <w:p w14:paraId="7EDB8527" w14:textId="77777777" w:rsidR="00C50807" w:rsidRPr="00B974D7" w:rsidRDefault="00C50807" w:rsidP="00C50807">
      <w:pPr>
        <w:spacing w:line="312" w:lineRule="auto"/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t>2.</w:t>
      </w:r>
      <w:r>
        <w:rPr>
          <w:kern w:val="18"/>
          <w:szCs w:val="28"/>
        </w:rPr>
        <w:t>6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Pr="00C50807">
        <w:rPr>
          <w:kern w:val="18"/>
          <w:szCs w:val="28"/>
        </w:rPr>
        <w:t xml:space="preserve">Плане мероприятий </w:t>
      </w:r>
      <w:r w:rsidR="007F77E1"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>
        <w:rPr>
          <w:kern w:val="18"/>
          <w:szCs w:val="28"/>
        </w:rPr>
        <w:t>5</w:t>
      </w:r>
      <w:r w:rsidRPr="007848A6">
        <w:rPr>
          <w:kern w:val="18"/>
          <w:szCs w:val="28"/>
        </w:rPr>
        <w:t xml:space="preserve"> год</w:t>
      </w:r>
    </w:p>
    <w:p w14:paraId="49168E87" w14:textId="23B503F0" w:rsidR="00622A17" w:rsidRPr="00622A17" w:rsidRDefault="00622A17" w:rsidP="00622A17">
      <w:pPr>
        <w:tabs>
          <w:tab w:val="left" w:pos="7655"/>
        </w:tabs>
        <w:spacing w:line="276" w:lineRule="auto"/>
        <w:ind w:right="282" w:firstLine="426"/>
        <w:jc w:val="right"/>
        <w:rPr>
          <w:szCs w:val="28"/>
        </w:rPr>
      </w:pPr>
      <w:r w:rsidRPr="00622A17">
        <w:rPr>
          <w:szCs w:val="28"/>
        </w:rPr>
        <w:t>Председатель ТИК,</w:t>
      </w:r>
    </w:p>
    <w:p w14:paraId="01669B00" w14:textId="7264C209" w:rsidR="00622A17" w:rsidRDefault="00622A17" w:rsidP="00622A17">
      <w:pPr>
        <w:tabs>
          <w:tab w:val="left" w:pos="7655"/>
        </w:tabs>
        <w:spacing w:line="276" w:lineRule="auto"/>
        <w:ind w:right="282" w:firstLine="426"/>
        <w:jc w:val="right"/>
        <w:rPr>
          <w:szCs w:val="28"/>
        </w:rPr>
      </w:pPr>
      <w:r w:rsidRPr="00622A17">
        <w:rPr>
          <w:szCs w:val="28"/>
        </w:rPr>
        <w:t xml:space="preserve">    Секретарь ТИК</w:t>
      </w:r>
      <w:r>
        <w:rPr>
          <w:szCs w:val="28"/>
        </w:rPr>
        <w:t>,</w:t>
      </w:r>
    </w:p>
    <w:p w14:paraId="58550D30" w14:textId="1E74C7C9" w:rsidR="00622A17" w:rsidRPr="00622A17" w:rsidRDefault="00622A17" w:rsidP="00622A17">
      <w:pPr>
        <w:tabs>
          <w:tab w:val="left" w:pos="7655"/>
        </w:tabs>
        <w:spacing w:line="276" w:lineRule="auto"/>
        <w:ind w:right="282" w:firstLine="173"/>
        <w:jc w:val="right"/>
        <w:rPr>
          <w:szCs w:val="28"/>
        </w:rPr>
      </w:pPr>
      <w:r w:rsidRPr="00622A17">
        <w:rPr>
          <w:szCs w:val="28"/>
        </w:rPr>
        <w:t xml:space="preserve">Члены ТИК </w:t>
      </w:r>
    </w:p>
    <w:p w14:paraId="4A9F90AC" w14:textId="77777777"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</w:p>
    <w:p w14:paraId="667DEA2D" w14:textId="77777777" w:rsidR="0030042B" w:rsidRPr="00B974D7" w:rsidRDefault="0030042B" w:rsidP="0030042B">
      <w:pPr>
        <w:widowControl w:val="0"/>
        <w:spacing w:line="312" w:lineRule="auto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. О плане мероприятий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kern w:val="18"/>
          <w:szCs w:val="28"/>
        </w:rPr>
        <w:t xml:space="preserve">по обеспечению избирательных прав граждан Российской Федерации, являющихся инвалидами, на </w:t>
      </w:r>
      <w:r>
        <w:rPr>
          <w:kern w:val="18"/>
          <w:szCs w:val="28"/>
        </w:rPr>
        <w:t>202</w:t>
      </w:r>
      <w:r w:rsidR="00AA4F47">
        <w:rPr>
          <w:kern w:val="18"/>
          <w:szCs w:val="28"/>
        </w:rPr>
        <w:t>5</w:t>
      </w:r>
      <w:r w:rsidRPr="00B974D7">
        <w:rPr>
          <w:kern w:val="18"/>
          <w:szCs w:val="28"/>
        </w:rPr>
        <w:t xml:space="preserve"> год</w:t>
      </w:r>
    </w:p>
    <w:p w14:paraId="68896888" w14:textId="3B10656A" w:rsidR="00622A17" w:rsidRPr="00622A17" w:rsidRDefault="00622A17" w:rsidP="00622A17">
      <w:pPr>
        <w:tabs>
          <w:tab w:val="left" w:pos="7655"/>
        </w:tabs>
        <w:spacing w:line="276" w:lineRule="auto"/>
        <w:ind w:right="282" w:firstLine="426"/>
        <w:jc w:val="right"/>
        <w:rPr>
          <w:szCs w:val="28"/>
        </w:rPr>
      </w:pPr>
      <w:r w:rsidRPr="00622A17">
        <w:rPr>
          <w:szCs w:val="28"/>
        </w:rPr>
        <w:t>Председатель ТИК,</w:t>
      </w:r>
    </w:p>
    <w:p w14:paraId="7A7C270F" w14:textId="07CF65EC" w:rsidR="00622A17" w:rsidRDefault="00622A17" w:rsidP="00622A17">
      <w:pPr>
        <w:tabs>
          <w:tab w:val="left" w:pos="7655"/>
        </w:tabs>
        <w:spacing w:line="276" w:lineRule="auto"/>
        <w:ind w:right="282" w:firstLine="426"/>
        <w:jc w:val="right"/>
        <w:rPr>
          <w:szCs w:val="28"/>
        </w:rPr>
      </w:pPr>
      <w:r w:rsidRPr="00622A17">
        <w:rPr>
          <w:szCs w:val="28"/>
        </w:rPr>
        <w:lastRenderedPageBreak/>
        <w:t xml:space="preserve">    Секретарь ТИК</w:t>
      </w:r>
      <w:r w:rsidR="00385E91">
        <w:rPr>
          <w:szCs w:val="28"/>
        </w:rPr>
        <w:t>,</w:t>
      </w:r>
      <w:r w:rsidRPr="00622A17">
        <w:rPr>
          <w:szCs w:val="28"/>
        </w:rPr>
        <w:t xml:space="preserve"> </w:t>
      </w:r>
    </w:p>
    <w:p w14:paraId="07F35BBF" w14:textId="3A85D385" w:rsidR="00622A17" w:rsidRPr="00622A17" w:rsidRDefault="00622A17" w:rsidP="00622A17">
      <w:pPr>
        <w:tabs>
          <w:tab w:val="left" w:pos="7655"/>
        </w:tabs>
        <w:spacing w:line="276" w:lineRule="auto"/>
        <w:ind w:right="282" w:firstLine="173"/>
        <w:jc w:val="right"/>
        <w:rPr>
          <w:szCs w:val="28"/>
        </w:rPr>
      </w:pPr>
      <w:r w:rsidRPr="00622A17">
        <w:rPr>
          <w:szCs w:val="28"/>
        </w:rPr>
        <w:t xml:space="preserve">Члены ТИК </w:t>
      </w:r>
    </w:p>
    <w:p w14:paraId="245B1499" w14:textId="77777777" w:rsidR="0030042B" w:rsidRPr="00B974D7" w:rsidRDefault="0030042B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14:paraId="5531EB33" w14:textId="77777777" w:rsidR="0030042B" w:rsidRPr="00B974D7" w:rsidRDefault="0030042B" w:rsidP="0030042B">
      <w:pPr>
        <w:spacing w:line="312" w:lineRule="auto"/>
        <w:rPr>
          <w:b/>
          <w:szCs w:val="28"/>
        </w:rPr>
      </w:pPr>
      <w:r w:rsidRPr="00B974D7">
        <w:rPr>
          <w:b/>
          <w:szCs w:val="28"/>
        </w:rPr>
        <w:t>Декабрь</w:t>
      </w:r>
    </w:p>
    <w:p w14:paraId="7718F783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9D56C7">
        <w:rPr>
          <w:szCs w:val="28"/>
        </w:rPr>
        <w:t>7</w:t>
      </w:r>
      <w:r w:rsidRPr="00B974D7">
        <w:rPr>
          <w:szCs w:val="28"/>
        </w:rPr>
        <w:t xml:space="preserve">. О структуре и штате аппарата </w:t>
      </w:r>
      <w:r w:rsidR="007F77E1">
        <w:rPr>
          <w:szCs w:val="28"/>
        </w:rPr>
        <w:t>ТИК</w:t>
      </w:r>
    </w:p>
    <w:p w14:paraId="13DC63B0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08E91D99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14:paraId="72213512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</w:p>
    <w:p w14:paraId="7EFDE01B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9D56C7">
        <w:rPr>
          <w:szCs w:val="28"/>
        </w:rPr>
        <w:t>8</w:t>
      </w:r>
      <w:r w:rsidRPr="00B974D7">
        <w:rPr>
          <w:szCs w:val="28"/>
        </w:rPr>
        <w:t xml:space="preserve">. Об итогах работы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 xml:space="preserve">с обращениями в </w:t>
      </w:r>
      <w:r w:rsidR="00AA4F47">
        <w:rPr>
          <w:szCs w:val="28"/>
        </w:rPr>
        <w:t>2025</w:t>
      </w:r>
      <w:r w:rsidRPr="00B974D7">
        <w:rPr>
          <w:szCs w:val="28"/>
        </w:rPr>
        <w:t xml:space="preserve"> году</w:t>
      </w:r>
    </w:p>
    <w:p w14:paraId="6C8B73A7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3CE0B3A5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  <w:r>
        <w:rPr>
          <w:kern w:val="18"/>
          <w:szCs w:val="28"/>
        </w:rPr>
        <w:t>,</w:t>
      </w:r>
    </w:p>
    <w:p w14:paraId="1358A307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 w:rsidR="007F77E1">
        <w:rPr>
          <w:kern w:val="18"/>
          <w:szCs w:val="28"/>
        </w:rPr>
        <w:t>ТИК</w:t>
      </w:r>
    </w:p>
    <w:p w14:paraId="4A72EE1A" w14:textId="77777777" w:rsidR="0030042B" w:rsidRPr="00B974D7" w:rsidRDefault="0030042B" w:rsidP="0030042B">
      <w:pPr>
        <w:spacing w:line="312" w:lineRule="auto"/>
        <w:ind w:left="5387"/>
        <w:rPr>
          <w:b/>
          <w:szCs w:val="28"/>
        </w:rPr>
      </w:pPr>
    </w:p>
    <w:p w14:paraId="36253BE1" w14:textId="77777777" w:rsidR="0030042B" w:rsidRPr="00B974D7" w:rsidRDefault="0030042B" w:rsidP="0030042B">
      <w:pPr>
        <w:spacing w:line="312" w:lineRule="auto"/>
        <w:ind w:firstLine="4962"/>
        <w:rPr>
          <w:szCs w:val="28"/>
        </w:rPr>
      </w:pPr>
    </w:p>
    <w:p w14:paraId="4D76F7CF" w14:textId="77777777"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 w:rsidR="007F77E1">
        <w:rPr>
          <w:b/>
          <w:bCs/>
          <w:szCs w:val="28"/>
        </w:rPr>
        <w:t>ТИК</w:t>
      </w:r>
    </w:p>
    <w:p w14:paraId="680DAE91" w14:textId="77777777"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14:paraId="6FEEDFDE" w14:textId="77777777" w:rsidR="0030042B" w:rsidRPr="00B974D7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4786"/>
        <w:gridCol w:w="4963"/>
      </w:tblGrid>
      <w:tr w:rsidR="0030042B" w:rsidRPr="00B974D7" w14:paraId="5798EEAB" w14:textId="77777777" w:rsidTr="00055F71">
        <w:trPr>
          <w:cantSplit/>
          <w:trHeight w:val="186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3A0F36C5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A5CC" w14:textId="7F0F7403" w:rsidR="0030042B" w:rsidRDefault="00B62A0D" w:rsidP="007C4BE2">
            <w:pPr>
              <w:spacing w:line="312" w:lineRule="auto"/>
              <w:ind w:left="315"/>
              <w:rPr>
                <w:szCs w:val="28"/>
              </w:rPr>
            </w:pPr>
            <w:r w:rsidRPr="00B62A0D">
              <w:rPr>
                <w:szCs w:val="28"/>
              </w:rPr>
              <w:t>Председатель ТИК,</w:t>
            </w:r>
          </w:p>
          <w:p w14:paraId="0FD251B1" w14:textId="77777777" w:rsidR="00B62A0D" w:rsidRPr="00177E93" w:rsidRDefault="00B62A0D" w:rsidP="00B62A0D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>
              <w:rPr>
                <w:kern w:val="18"/>
                <w:szCs w:val="28"/>
              </w:rPr>
              <w:t>ТИК</w:t>
            </w:r>
          </w:p>
          <w:p w14:paraId="45EC392A" w14:textId="77777777" w:rsidR="00B62A0D" w:rsidRDefault="00B62A0D" w:rsidP="007C4BE2">
            <w:pPr>
              <w:spacing w:line="312" w:lineRule="auto"/>
              <w:ind w:left="315"/>
              <w:rPr>
                <w:szCs w:val="28"/>
              </w:rPr>
            </w:pPr>
          </w:p>
          <w:p w14:paraId="5AD279D6" w14:textId="118BF1CD" w:rsidR="00B62A0D" w:rsidRPr="00B974D7" w:rsidRDefault="00B62A0D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14:paraId="2108ED7D" w14:textId="77777777" w:rsidR="0030042B" w:rsidRPr="00B974D7" w:rsidRDefault="0030042B" w:rsidP="0030042B">
      <w:pPr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077"/>
        <w:gridCol w:w="5421"/>
      </w:tblGrid>
      <w:tr w:rsidR="0030042B" w:rsidRPr="00177E93" w14:paraId="3CE303B5" w14:textId="77777777" w:rsidTr="007C4BE2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E8BA64E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3DBB" w14:textId="2D5645D4" w:rsidR="00B62A0D" w:rsidRDefault="00B62A0D" w:rsidP="00B62A0D">
            <w:pPr>
              <w:spacing w:line="312" w:lineRule="auto"/>
              <w:ind w:left="315"/>
              <w:rPr>
                <w:szCs w:val="28"/>
              </w:rPr>
            </w:pPr>
            <w:r w:rsidRPr="00B62A0D">
              <w:rPr>
                <w:szCs w:val="28"/>
              </w:rPr>
              <w:t>Председатель ТИК,</w:t>
            </w:r>
          </w:p>
          <w:p w14:paraId="3EB31104" w14:textId="77777777" w:rsidR="00B62A0D" w:rsidRPr="00177E93" w:rsidRDefault="00B62A0D" w:rsidP="00B62A0D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>
              <w:rPr>
                <w:kern w:val="18"/>
                <w:szCs w:val="28"/>
              </w:rPr>
              <w:t>ТИК</w:t>
            </w:r>
          </w:p>
          <w:p w14:paraId="60306D6E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6C11FC0F" w14:textId="77777777"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lastRenderedPageBreak/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14:paraId="08FFCC54" w14:textId="77777777"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14:paraId="584E762D" w14:textId="77777777" w:rsidR="0030042B" w:rsidRPr="00177E93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30042B" w:rsidRPr="00177E93" w14:paraId="17C35CF2" w14:textId="77777777" w:rsidTr="007C4BE2">
        <w:trPr>
          <w:trHeight w:val="300"/>
        </w:trPr>
        <w:tc>
          <w:tcPr>
            <w:tcW w:w="4219" w:type="dxa"/>
          </w:tcPr>
          <w:p w14:paraId="55187703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269A7FB0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14:paraId="1021555D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69D47CC4" w14:textId="77777777" w:rsidR="0030042B" w:rsidRPr="00177E93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14:paraId="3CD17F6A" w14:textId="77777777" w:rsidR="0030042B" w:rsidRPr="00177E93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361"/>
        <w:gridCol w:w="5279"/>
      </w:tblGrid>
      <w:tr w:rsidR="0030042B" w:rsidRPr="00177E93" w14:paraId="33BE5358" w14:textId="77777777" w:rsidTr="007C4BE2">
        <w:trPr>
          <w:trHeight w:val="300"/>
        </w:trPr>
        <w:tc>
          <w:tcPr>
            <w:tcW w:w="4361" w:type="dxa"/>
          </w:tcPr>
          <w:p w14:paraId="4C11D4A2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63171D7F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14:paraId="08D37864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</w:tc>
      </w:tr>
    </w:tbl>
    <w:p w14:paraId="27902798" w14:textId="77777777" w:rsidR="0030042B" w:rsidRPr="00177E93" w:rsidRDefault="0030042B" w:rsidP="0030042B">
      <w:pPr>
        <w:spacing w:line="312" w:lineRule="auto"/>
        <w:ind w:firstLine="709"/>
        <w:rPr>
          <w:b/>
          <w:bCs/>
          <w:szCs w:val="28"/>
        </w:rPr>
      </w:pPr>
    </w:p>
    <w:p w14:paraId="604BB6C7" w14:textId="77777777"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5. Информационное обеспечение деятельности </w:t>
      </w:r>
      <w:r w:rsidR="007F77E1">
        <w:rPr>
          <w:b/>
          <w:bCs/>
          <w:szCs w:val="28"/>
        </w:rPr>
        <w:t>ТИК</w:t>
      </w:r>
    </w:p>
    <w:p w14:paraId="53AFD1D9" w14:textId="77777777" w:rsidR="0030042B" w:rsidRPr="00B974D7" w:rsidRDefault="0030042B" w:rsidP="0030042B">
      <w:pPr>
        <w:keepNext/>
        <w:spacing w:line="312" w:lineRule="auto"/>
        <w:ind w:firstLine="708"/>
        <w:jc w:val="both"/>
        <w:rPr>
          <w:szCs w:val="28"/>
        </w:rPr>
      </w:pPr>
    </w:p>
    <w:p w14:paraId="1B125EB5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 в информационно-телекоммуникационной сети Интернет, в аккаунтах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>в социальных сетях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14:paraId="4D3CB579" w14:textId="77777777" w:rsidTr="007C4BE2">
        <w:trPr>
          <w:trHeight w:val="300"/>
        </w:trPr>
        <w:tc>
          <w:tcPr>
            <w:tcW w:w="4503" w:type="dxa"/>
          </w:tcPr>
          <w:p w14:paraId="2AC7F64F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074AA9AE" w14:textId="65B70A7E" w:rsidR="00B62A0D" w:rsidRDefault="00B62A0D" w:rsidP="00B62A0D">
            <w:pPr>
              <w:spacing w:line="312" w:lineRule="auto"/>
              <w:ind w:left="315"/>
              <w:rPr>
                <w:szCs w:val="28"/>
              </w:rPr>
            </w:pPr>
            <w:r w:rsidRPr="00B62A0D">
              <w:rPr>
                <w:szCs w:val="28"/>
              </w:rPr>
              <w:t>Председатель ТИК,</w:t>
            </w:r>
          </w:p>
          <w:p w14:paraId="565C2B89" w14:textId="77777777" w:rsidR="00B62A0D" w:rsidRPr="00177E93" w:rsidRDefault="00B62A0D" w:rsidP="00B62A0D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>
              <w:rPr>
                <w:kern w:val="18"/>
                <w:szCs w:val="28"/>
              </w:rPr>
              <w:t>ТИК</w:t>
            </w:r>
          </w:p>
          <w:p w14:paraId="15CBF9D9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2D0AD347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</w:t>
      </w:r>
      <w:r w:rsidR="007F77E1">
        <w:rPr>
          <w:szCs w:val="28"/>
        </w:rPr>
        <w:t>ТИК</w:t>
      </w:r>
      <w:r w:rsidRPr="00B974D7">
        <w:rPr>
          <w:szCs w:val="28"/>
        </w:rPr>
        <w:t xml:space="preserve"> в социальных сетях</w:t>
      </w: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4577"/>
        <w:gridCol w:w="5064"/>
      </w:tblGrid>
      <w:tr w:rsidR="0030042B" w:rsidRPr="00B974D7" w14:paraId="1C0AE7F2" w14:textId="77777777" w:rsidTr="007C4BE2">
        <w:trPr>
          <w:trHeight w:val="709"/>
        </w:trPr>
        <w:tc>
          <w:tcPr>
            <w:tcW w:w="4577" w:type="dxa"/>
          </w:tcPr>
          <w:p w14:paraId="135808FD" w14:textId="77777777" w:rsidR="0030042B" w:rsidRPr="00B974D7" w:rsidRDefault="0030042B" w:rsidP="007C4BE2">
            <w:pPr>
              <w:tabs>
                <w:tab w:val="left" w:pos="4395"/>
              </w:tabs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14:paraId="5254F2AA" w14:textId="3A1A6050" w:rsidR="00B62A0D" w:rsidRDefault="00B62A0D" w:rsidP="00B62A0D">
            <w:pPr>
              <w:spacing w:line="312" w:lineRule="auto"/>
              <w:ind w:left="315"/>
              <w:rPr>
                <w:szCs w:val="28"/>
              </w:rPr>
            </w:pPr>
            <w:r w:rsidRPr="00B62A0D">
              <w:rPr>
                <w:szCs w:val="28"/>
              </w:rPr>
              <w:t>Председатель ТИК,</w:t>
            </w:r>
          </w:p>
          <w:p w14:paraId="1FEE5068" w14:textId="77777777" w:rsidR="00B62A0D" w:rsidRPr="00177E93" w:rsidRDefault="00B62A0D" w:rsidP="00B62A0D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>
              <w:rPr>
                <w:kern w:val="18"/>
                <w:szCs w:val="28"/>
              </w:rPr>
              <w:t>ТИК</w:t>
            </w:r>
          </w:p>
          <w:p w14:paraId="2474486B" w14:textId="52DBB8FF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</w:tc>
      </w:tr>
    </w:tbl>
    <w:p w14:paraId="2D926682" w14:textId="77777777" w:rsidR="0030042B" w:rsidRPr="00B974D7" w:rsidRDefault="0030042B" w:rsidP="0030042B">
      <w:pPr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6. Мероприятия по формированию участковых избирательных комиссий, совершенствованию организации работы </w:t>
      </w:r>
      <w:r w:rsidR="007F77E1"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14:paraId="64734312" w14:textId="77777777"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14:paraId="34E0EC12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</w:r>
      <w:r w:rsidRPr="00B974D7">
        <w:rPr>
          <w:szCs w:val="28"/>
        </w:rPr>
        <w:lastRenderedPageBreak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2802"/>
        <w:gridCol w:w="6520"/>
      </w:tblGrid>
      <w:tr w:rsidR="0030042B" w:rsidRPr="00B974D7" w14:paraId="41541EC9" w14:textId="77777777" w:rsidTr="00B62A0D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33CD42E9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428E504D" w14:textId="20ED9D0E" w:rsidR="00B62A0D" w:rsidRPr="00622A17" w:rsidRDefault="00B62A0D" w:rsidP="00B62A0D">
            <w:pPr>
              <w:tabs>
                <w:tab w:val="left" w:pos="7655"/>
              </w:tabs>
              <w:spacing w:line="276" w:lineRule="auto"/>
              <w:ind w:right="282" w:firstLine="456"/>
              <w:jc w:val="right"/>
              <w:rPr>
                <w:szCs w:val="28"/>
              </w:rPr>
            </w:pPr>
            <w:r w:rsidRPr="00622A17">
              <w:rPr>
                <w:szCs w:val="28"/>
              </w:rPr>
              <w:t>Председатель ТИК,</w:t>
            </w:r>
          </w:p>
          <w:p w14:paraId="68AB76CF" w14:textId="56AEDA35" w:rsidR="00B62A0D" w:rsidRDefault="00B62A0D" w:rsidP="00B62A0D">
            <w:pPr>
              <w:tabs>
                <w:tab w:val="left" w:pos="7655"/>
              </w:tabs>
              <w:spacing w:line="276" w:lineRule="auto"/>
              <w:ind w:right="282" w:firstLine="315"/>
              <w:jc w:val="right"/>
              <w:rPr>
                <w:szCs w:val="28"/>
              </w:rPr>
            </w:pPr>
            <w:r w:rsidRPr="00622A17">
              <w:rPr>
                <w:szCs w:val="28"/>
              </w:rPr>
              <w:t xml:space="preserve">    Секретарь ТИК</w:t>
            </w:r>
            <w:r>
              <w:rPr>
                <w:szCs w:val="28"/>
              </w:rPr>
              <w:t>,</w:t>
            </w:r>
          </w:p>
          <w:p w14:paraId="14F9BF10" w14:textId="0CF5FEF8" w:rsidR="00B62A0D" w:rsidRPr="00622A17" w:rsidRDefault="00B62A0D" w:rsidP="00B62A0D">
            <w:pPr>
              <w:tabs>
                <w:tab w:val="left" w:pos="7655"/>
              </w:tabs>
              <w:spacing w:line="276" w:lineRule="auto"/>
              <w:ind w:right="282" w:firstLine="173"/>
              <w:jc w:val="right"/>
              <w:rPr>
                <w:szCs w:val="28"/>
              </w:rPr>
            </w:pPr>
            <w:r w:rsidRPr="00622A17">
              <w:rPr>
                <w:szCs w:val="28"/>
              </w:rPr>
              <w:t xml:space="preserve">Члены ТИК </w:t>
            </w:r>
          </w:p>
          <w:p w14:paraId="7CEB8EB0" w14:textId="69497805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</w:p>
          <w:p w14:paraId="73CE02F3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14:paraId="532DDE42" w14:textId="77777777" w:rsidR="0030042B" w:rsidRPr="00B974D7" w:rsidRDefault="0030042B" w:rsidP="0030042B">
      <w:pPr>
        <w:keepNext/>
        <w:keepLines/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943"/>
        <w:gridCol w:w="6521"/>
      </w:tblGrid>
      <w:tr w:rsidR="0030042B" w:rsidRPr="00B974D7" w14:paraId="50068A7E" w14:textId="77777777" w:rsidTr="00B62A0D">
        <w:trPr>
          <w:cantSplit/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1B470A1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73AD143C" w14:textId="54433028" w:rsidR="00B62A0D" w:rsidRPr="00622A17" w:rsidRDefault="00B62A0D" w:rsidP="00B62A0D">
            <w:pPr>
              <w:tabs>
                <w:tab w:val="left" w:pos="7655"/>
              </w:tabs>
              <w:spacing w:line="276" w:lineRule="auto"/>
              <w:ind w:right="282" w:firstLine="456"/>
              <w:jc w:val="right"/>
              <w:rPr>
                <w:szCs w:val="28"/>
              </w:rPr>
            </w:pPr>
            <w:r w:rsidRPr="00622A17">
              <w:rPr>
                <w:szCs w:val="28"/>
              </w:rPr>
              <w:t>Председатель ТИК,</w:t>
            </w:r>
          </w:p>
          <w:p w14:paraId="51EE3EED" w14:textId="309B53FC" w:rsidR="00B62A0D" w:rsidRDefault="00B62A0D" w:rsidP="00B62A0D">
            <w:pPr>
              <w:tabs>
                <w:tab w:val="left" w:pos="7655"/>
              </w:tabs>
              <w:spacing w:line="276" w:lineRule="auto"/>
              <w:ind w:right="282" w:firstLine="315"/>
              <w:jc w:val="right"/>
              <w:rPr>
                <w:szCs w:val="28"/>
              </w:rPr>
            </w:pPr>
            <w:r w:rsidRPr="00622A17">
              <w:rPr>
                <w:szCs w:val="28"/>
              </w:rPr>
              <w:t xml:space="preserve">    Секретарь ТИК</w:t>
            </w:r>
            <w:r>
              <w:rPr>
                <w:szCs w:val="28"/>
              </w:rPr>
              <w:t>,</w:t>
            </w:r>
          </w:p>
          <w:p w14:paraId="31EB095B" w14:textId="57412A70" w:rsidR="0030042B" w:rsidRPr="00B974D7" w:rsidRDefault="00B62A0D" w:rsidP="00B62A0D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             </w:t>
            </w:r>
            <w:r w:rsidR="002D3368">
              <w:rPr>
                <w:szCs w:val="28"/>
              </w:rPr>
              <w:t xml:space="preserve">                                         </w:t>
            </w:r>
            <w:r>
              <w:rPr>
                <w:szCs w:val="28"/>
              </w:rPr>
              <w:t xml:space="preserve"> </w:t>
            </w:r>
            <w:r w:rsidRPr="00622A17">
              <w:rPr>
                <w:szCs w:val="28"/>
              </w:rPr>
              <w:t xml:space="preserve">Члены ТИК </w:t>
            </w:r>
          </w:p>
          <w:p w14:paraId="20D2BF6D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rPr>
                <w:szCs w:val="28"/>
              </w:rPr>
            </w:pPr>
          </w:p>
        </w:tc>
      </w:tr>
    </w:tbl>
    <w:p w14:paraId="25FBF212" w14:textId="77777777" w:rsidR="0030042B" w:rsidRPr="00B974D7" w:rsidRDefault="0030042B" w:rsidP="0030042B">
      <w:pPr>
        <w:spacing w:line="312" w:lineRule="auto"/>
        <w:ind w:firstLine="567"/>
        <w:jc w:val="both"/>
        <w:rPr>
          <w:szCs w:val="28"/>
        </w:rPr>
      </w:pPr>
      <w:r w:rsidRPr="00B974D7">
        <w:rPr>
          <w:szCs w:val="28"/>
        </w:rPr>
        <w:t>6.3. Формирование резерва составов участковых избирательных комиссий</w:t>
      </w:r>
    </w:p>
    <w:tbl>
      <w:tblPr>
        <w:tblW w:w="10881" w:type="dxa"/>
        <w:tblLook w:val="00A0" w:firstRow="1" w:lastRow="0" w:firstColumn="1" w:lastColumn="0" w:noHBand="0" w:noVBand="0"/>
      </w:tblPr>
      <w:tblGrid>
        <w:gridCol w:w="4644"/>
        <w:gridCol w:w="6237"/>
      </w:tblGrid>
      <w:tr w:rsidR="0030042B" w:rsidRPr="00B974D7" w14:paraId="052D26C0" w14:textId="77777777" w:rsidTr="002D3368">
        <w:tc>
          <w:tcPr>
            <w:tcW w:w="4644" w:type="dxa"/>
          </w:tcPr>
          <w:p w14:paraId="4D825E67" w14:textId="08B1B3E0" w:rsidR="0030042B" w:rsidRPr="00B974D7" w:rsidRDefault="002D3368" w:rsidP="002D3368">
            <w:pPr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 w:rsidR="0030042B" w:rsidRPr="00B974D7">
              <w:rPr>
                <w:szCs w:val="28"/>
              </w:rPr>
              <w:t>весь период</w:t>
            </w:r>
          </w:p>
        </w:tc>
        <w:tc>
          <w:tcPr>
            <w:tcW w:w="6237" w:type="dxa"/>
          </w:tcPr>
          <w:p w14:paraId="3D6C261D" w14:textId="7A05F515" w:rsidR="00B62A0D" w:rsidRPr="00B62A0D" w:rsidRDefault="00B62A0D" w:rsidP="00B62A0D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62A0D">
              <w:rPr>
                <w:szCs w:val="28"/>
              </w:rPr>
              <w:t>Председатель ТИК,</w:t>
            </w:r>
          </w:p>
          <w:p w14:paraId="78FEFD00" w14:textId="51982422" w:rsidR="00B62A0D" w:rsidRPr="00B62A0D" w:rsidRDefault="00B62A0D" w:rsidP="00B62A0D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62A0D">
              <w:rPr>
                <w:szCs w:val="28"/>
              </w:rPr>
              <w:t xml:space="preserve">    Секретарь ТИК,</w:t>
            </w:r>
          </w:p>
          <w:p w14:paraId="01AACB5D" w14:textId="6011ADAA" w:rsidR="0030042B" w:rsidRDefault="002D3368" w:rsidP="00B62A0D">
            <w:pPr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</w:t>
            </w:r>
            <w:r w:rsidR="00B62A0D" w:rsidRPr="00B62A0D">
              <w:rPr>
                <w:szCs w:val="28"/>
              </w:rPr>
              <w:t xml:space="preserve">Члены ТИК </w:t>
            </w:r>
          </w:p>
          <w:p w14:paraId="310AC4D0" w14:textId="5E921B3E" w:rsidR="00B62A0D" w:rsidRPr="00B974D7" w:rsidRDefault="00B62A0D" w:rsidP="00B62A0D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14:paraId="3034364B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6.4. Актуализация сведений, содержащихся </w:t>
      </w:r>
      <w:proofErr w:type="gramStart"/>
      <w:r w:rsidRPr="00B974D7">
        <w:rPr>
          <w:szCs w:val="28"/>
        </w:rPr>
        <w:t>в системе</w:t>
      </w:r>
      <w:proofErr w:type="gramEnd"/>
      <w:r w:rsidRPr="00B974D7">
        <w:rPr>
          <w:szCs w:val="28"/>
        </w:rPr>
        <w:t xml:space="preserve"> ГАС «Выборы»,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</w:t>
      </w:r>
      <w:r w:rsidR="007F77E1">
        <w:rPr>
          <w:szCs w:val="28"/>
        </w:rPr>
        <w:t>ТИК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14:paraId="1B356CD9" w14:textId="77777777" w:rsidTr="007C4BE2">
        <w:trPr>
          <w:trHeight w:val="300"/>
        </w:trPr>
        <w:tc>
          <w:tcPr>
            <w:tcW w:w="4503" w:type="dxa"/>
          </w:tcPr>
          <w:p w14:paraId="5E13AAF8" w14:textId="036A6FDE" w:rsidR="0030042B" w:rsidRPr="00B974D7" w:rsidRDefault="002D3368" w:rsidP="002D3368">
            <w:pPr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 w:rsidR="0030042B"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44E70CC8" w14:textId="244E4CE7" w:rsidR="00B62A0D" w:rsidRPr="00B62A0D" w:rsidRDefault="00B62A0D" w:rsidP="00B62A0D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62A0D">
              <w:rPr>
                <w:szCs w:val="28"/>
              </w:rPr>
              <w:t>Председатель ТИК,</w:t>
            </w:r>
          </w:p>
          <w:p w14:paraId="224721E9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14:paraId="1DECA9A9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152C2E50" w14:textId="77777777"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  <w:r w:rsidRPr="00B974D7">
        <w:rPr>
          <w:b/>
          <w:szCs w:val="28"/>
        </w:rPr>
        <w:t xml:space="preserve">7. Мероприятия по обучению членов избирательных комиссий, работников аппарата </w:t>
      </w:r>
      <w:r w:rsidR="007F77E1">
        <w:rPr>
          <w:b/>
          <w:szCs w:val="28"/>
        </w:rPr>
        <w:t>ТИК</w:t>
      </w:r>
      <w:r w:rsidRPr="00B974D7">
        <w:rPr>
          <w:b/>
          <w:szCs w:val="28"/>
        </w:rPr>
        <w:t>, иных участников избирательного процесса, повышению правовой культуры избирателей</w:t>
      </w:r>
    </w:p>
    <w:p w14:paraId="5AF95EBF" w14:textId="77777777"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</w:p>
    <w:p w14:paraId="2BB49B42" w14:textId="77777777" w:rsidR="0030042B" w:rsidRPr="00B974D7" w:rsidRDefault="0030042B" w:rsidP="0030042B">
      <w:pPr>
        <w:widowControl w:val="0"/>
        <w:spacing w:line="312" w:lineRule="auto"/>
        <w:jc w:val="both"/>
        <w:rPr>
          <w:szCs w:val="28"/>
        </w:rPr>
      </w:pPr>
      <w:r w:rsidRPr="00B974D7">
        <w:rPr>
          <w:szCs w:val="28"/>
        </w:rPr>
        <w:tab/>
        <w:t xml:space="preserve">7.1. Проведение обучения в соответствии со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t xml:space="preserve">Санкт-Петербургской избирательной комиссии по обучению кадров </w:t>
      </w:r>
      <w:r w:rsidRPr="00B974D7">
        <w:rPr>
          <w:snapToGrid w:val="0"/>
          <w:szCs w:val="28"/>
        </w:rPr>
        <w:lastRenderedPageBreak/>
        <w:t>избирательных комиссий и других участников избирательного (</w:t>
      </w:r>
      <w:proofErr w:type="spellStart"/>
      <w:r w:rsidRPr="00B974D7">
        <w:rPr>
          <w:snapToGrid w:val="0"/>
          <w:szCs w:val="28"/>
        </w:rPr>
        <w:t>референдумного</w:t>
      </w:r>
      <w:proofErr w:type="spellEnd"/>
      <w:r w:rsidRPr="00B974D7">
        <w:rPr>
          <w:snapToGrid w:val="0"/>
          <w:szCs w:val="28"/>
        </w:rPr>
        <w:t xml:space="preserve">) процесса в Санкт-Петербурге на </w:t>
      </w:r>
      <w:r>
        <w:rPr>
          <w:snapToGrid w:val="0"/>
          <w:szCs w:val="28"/>
        </w:rPr>
        <w:t>202</w:t>
      </w:r>
      <w:r w:rsidR="009B679A">
        <w:rPr>
          <w:snapToGrid w:val="0"/>
          <w:szCs w:val="28"/>
        </w:rPr>
        <w:t>5</w:t>
      </w:r>
      <w:r w:rsidRPr="00B974D7">
        <w:rPr>
          <w:snapToGrid w:val="0"/>
          <w:szCs w:val="28"/>
        </w:rPr>
        <w:t xml:space="preserve"> год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786"/>
        <w:gridCol w:w="4712"/>
      </w:tblGrid>
      <w:tr w:rsidR="0030042B" w:rsidRPr="00B974D7" w14:paraId="27ABECBA" w14:textId="77777777" w:rsidTr="007C4BE2">
        <w:trPr>
          <w:trHeight w:val="300"/>
        </w:trPr>
        <w:tc>
          <w:tcPr>
            <w:tcW w:w="4786" w:type="dxa"/>
          </w:tcPr>
          <w:p w14:paraId="4AB4EC99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  <w:p w14:paraId="19E57736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  <w:tc>
          <w:tcPr>
            <w:tcW w:w="4712" w:type="dxa"/>
          </w:tcPr>
          <w:p w14:paraId="7D9D9F16" w14:textId="255240A3" w:rsidR="00B62A0D" w:rsidRPr="00B62A0D" w:rsidRDefault="00B62A0D" w:rsidP="00B62A0D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62A0D">
              <w:rPr>
                <w:szCs w:val="28"/>
              </w:rPr>
              <w:t>Председатель ТИК,</w:t>
            </w:r>
          </w:p>
          <w:p w14:paraId="0FCE0C7F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14:paraId="6EC21BA8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09A5563E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>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786"/>
        <w:gridCol w:w="4712"/>
      </w:tblGrid>
      <w:tr w:rsidR="0030042B" w:rsidRPr="00B974D7" w14:paraId="1DF40A22" w14:textId="77777777" w:rsidTr="007C4BE2">
        <w:trPr>
          <w:trHeight w:val="300"/>
        </w:trPr>
        <w:tc>
          <w:tcPr>
            <w:tcW w:w="4786" w:type="dxa"/>
          </w:tcPr>
          <w:p w14:paraId="26EA449E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14:paraId="727E2247" w14:textId="5F866E67" w:rsidR="00B62A0D" w:rsidRPr="00B62A0D" w:rsidRDefault="00B62A0D" w:rsidP="00B62A0D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62A0D">
              <w:rPr>
                <w:szCs w:val="28"/>
              </w:rPr>
              <w:t>Председатель ТИК,</w:t>
            </w:r>
          </w:p>
          <w:p w14:paraId="1FAB3A4D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14:paraId="06E86EEC" w14:textId="77777777" w:rsidR="0030042B" w:rsidRPr="00B974D7" w:rsidRDefault="0030042B" w:rsidP="007C4BE2">
            <w:pPr>
              <w:spacing w:line="312" w:lineRule="auto"/>
              <w:ind w:left="34"/>
              <w:rPr>
                <w:szCs w:val="28"/>
              </w:rPr>
            </w:pPr>
          </w:p>
        </w:tc>
      </w:tr>
    </w:tbl>
    <w:p w14:paraId="36358F3F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="009B679A">
        <w:rPr>
          <w:szCs w:val="28"/>
        </w:rPr>
        <w:t xml:space="preserve">, </w:t>
      </w:r>
      <w:r w:rsidRPr="00B974D7">
        <w:rPr>
          <w:szCs w:val="28"/>
        </w:rPr>
        <w:t xml:space="preserve">Санкт-Петербургской избирательной комиссии по обучению кадров избирательных комиссий </w:t>
      </w:r>
      <w:r w:rsidR="009B679A">
        <w:rPr>
          <w:szCs w:val="28"/>
        </w:rPr>
        <w:br/>
      </w:r>
      <w:r w:rsidRPr="00B974D7">
        <w:rPr>
          <w:szCs w:val="28"/>
        </w:rPr>
        <w:t>и других участников избирательного (</w:t>
      </w:r>
      <w:proofErr w:type="spellStart"/>
      <w:r w:rsidRPr="00B974D7">
        <w:rPr>
          <w:szCs w:val="28"/>
        </w:rPr>
        <w:t>референдумного</w:t>
      </w:r>
      <w:proofErr w:type="spellEnd"/>
      <w:r w:rsidRPr="00B974D7">
        <w:rPr>
          <w:szCs w:val="28"/>
        </w:rPr>
        <w:t xml:space="preserve">) процесса на </w:t>
      </w:r>
      <w:r>
        <w:rPr>
          <w:szCs w:val="28"/>
        </w:rPr>
        <w:t>202</w:t>
      </w:r>
      <w:r w:rsidR="009B679A">
        <w:rPr>
          <w:szCs w:val="28"/>
        </w:rPr>
        <w:t>5</w:t>
      </w:r>
      <w:r w:rsidRPr="00B974D7">
        <w:rPr>
          <w:szCs w:val="28"/>
        </w:rPr>
        <w:t xml:space="preserve"> год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369"/>
        <w:gridCol w:w="6095"/>
      </w:tblGrid>
      <w:tr w:rsidR="0030042B" w:rsidRPr="00B974D7" w14:paraId="71DA7B58" w14:textId="77777777" w:rsidTr="00B62A0D">
        <w:trPr>
          <w:trHeight w:val="195"/>
        </w:trPr>
        <w:tc>
          <w:tcPr>
            <w:tcW w:w="3369" w:type="dxa"/>
          </w:tcPr>
          <w:p w14:paraId="3FC53602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6095" w:type="dxa"/>
            <w:vAlign w:val="bottom"/>
          </w:tcPr>
          <w:p w14:paraId="0A349D09" w14:textId="4346404E" w:rsidR="00B62A0D" w:rsidRPr="00B974D7" w:rsidRDefault="00B62A0D" w:rsidP="00B62A0D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622A17">
              <w:rPr>
                <w:szCs w:val="28"/>
              </w:rPr>
              <w:t xml:space="preserve">Члены ТИК </w:t>
            </w:r>
          </w:p>
          <w:p w14:paraId="1F792BB4" w14:textId="791DD6D6" w:rsidR="00B62A0D" w:rsidRPr="00B974D7" w:rsidRDefault="00B62A0D" w:rsidP="00B62A0D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622A17">
              <w:rPr>
                <w:szCs w:val="28"/>
              </w:rPr>
              <w:t xml:space="preserve">Члены </w:t>
            </w:r>
            <w:r>
              <w:rPr>
                <w:szCs w:val="28"/>
              </w:rPr>
              <w:t>УИК</w:t>
            </w:r>
            <w:r w:rsidRPr="00622A17">
              <w:rPr>
                <w:szCs w:val="28"/>
              </w:rPr>
              <w:t xml:space="preserve"> </w:t>
            </w:r>
          </w:p>
          <w:p w14:paraId="57B5BB2C" w14:textId="77777777" w:rsidR="00840E7C" w:rsidRPr="00B974D7" w:rsidRDefault="0030042B" w:rsidP="00840E7C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 </w:t>
            </w:r>
          </w:p>
        </w:tc>
      </w:tr>
      <w:tr w:rsidR="00840E7C" w:rsidRPr="00B974D7" w14:paraId="4D91C6D6" w14:textId="77777777" w:rsidTr="00B62A0D">
        <w:trPr>
          <w:trHeight w:val="195"/>
        </w:trPr>
        <w:tc>
          <w:tcPr>
            <w:tcW w:w="9464" w:type="dxa"/>
            <w:gridSpan w:val="2"/>
          </w:tcPr>
          <w:p w14:paraId="65BAE28A" w14:textId="77777777" w:rsidR="00840E7C" w:rsidRPr="006C28F5" w:rsidRDefault="00840E7C" w:rsidP="00840E7C">
            <w:pPr>
              <w:spacing w:line="312" w:lineRule="auto"/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>7.4. Участие 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840E7C" w:rsidRPr="00B974D7" w14:paraId="5D258366" w14:textId="77777777" w:rsidTr="00B62A0D">
        <w:trPr>
          <w:trHeight w:val="195"/>
        </w:trPr>
        <w:tc>
          <w:tcPr>
            <w:tcW w:w="3369" w:type="dxa"/>
          </w:tcPr>
          <w:p w14:paraId="6C85DF80" w14:textId="77777777"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6095" w:type="dxa"/>
            <w:vAlign w:val="bottom"/>
          </w:tcPr>
          <w:p w14:paraId="5471D02A" w14:textId="08C7BC2B" w:rsidR="00B62A0D" w:rsidRPr="00B974D7" w:rsidRDefault="00B62A0D" w:rsidP="00B62A0D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622A17">
              <w:rPr>
                <w:szCs w:val="28"/>
              </w:rPr>
              <w:t xml:space="preserve">Члены ТИК </w:t>
            </w:r>
          </w:p>
          <w:p w14:paraId="2D4BAB0F" w14:textId="718A6ACD" w:rsidR="00B62A0D" w:rsidRPr="00B974D7" w:rsidRDefault="00B62A0D" w:rsidP="00B62A0D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622A17">
              <w:rPr>
                <w:szCs w:val="28"/>
              </w:rPr>
              <w:t xml:space="preserve">Члены </w:t>
            </w:r>
            <w:r>
              <w:rPr>
                <w:szCs w:val="28"/>
              </w:rPr>
              <w:t>УИК</w:t>
            </w:r>
            <w:r w:rsidRPr="00622A17">
              <w:rPr>
                <w:szCs w:val="28"/>
              </w:rPr>
              <w:t xml:space="preserve"> </w:t>
            </w:r>
          </w:p>
          <w:p w14:paraId="2375114D" w14:textId="77777777"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14:paraId="032EC463" w14:textId="77777777" w:rsidR="008A5D42" w:rsidRPr="00B62A0D" w:rsidRDefault="008A5D42" w:rsidP="008A5D42">
      <w:pPr>
        <w:spacing w:line="312" w:lineRule="auto"/>
        <w:ind w:firstLine="708"/>
        <w:jc w:val="both"/>
        <w:rPr>
          <w:szCs w:val="28"/>
        </w:rPr>
      </w:pPr>
      <w:r w:rsidRPr="00B62A0D">
        <w:rPr>
          <w:szCs w:val="28"/>
        </w:rPr>
        <w:t>7.5. Участие в организации проведении регионального (отборочного) этапа Всероссийской олимпиады школьников по вопросам избирательного права и избирательного процесса в Санкт-Петербурге («</w:t>
      </w:r>
      <w:proofErr w:type="spellStart"/>
      <w:r w:rsidRPr="00B62A0D">
        <w:rPr>
          <w:szCs w:val="28"/>
        </w:rPr>
        <w:t>Софиум</w:t>
      </w:r>
      <w:proofErr w:type="spellEnd"/>
      <w:r w:rsidRPr="00B62A0D">
        <w:rPr>
          <w:szCs w:val="28"/>
        </w:rPr>
        <w:t>»)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14:paraId="7525CD57" w14:textId="77777777" w:rsidTr="00AA60CF">
        <w:trPr>
          <w:trHeight w:val="300"/>
        </w:trPr>
        <w:tc>
          <w:tcPr>
            <w:tcW w:w="4968" w:type="dxa"/>
          </w:tcPr>
          <w:p w14:paraId="3430C5C2" w14:textId="77777777" w:rsidR="008A5D42" w:rsidRPr="00B62A0D" w:rsidRDefault="008A5D42" w:rsidP="00AA60CF">
            <w:pPr>
              <w:spacing w:line="276" w:lineRule="auto"/>
              <w:rPr>
                <w:snapToGrid w:val="0"/>
                <w:szCs w:val="28"/>
              </w:rPr>
            </w:pPr>
            <w:r w:rsidRPr="00B62A0D">
              <w:rPr>
                <w:bCs/>
                <w:szCs w:val="28"/>
              </w:rPr>
              <w:t xml:space="preserve">по планам ЦИК России, </w:t>
            </w:r>
            <w:r w:rsidRPr="00B62A0D">
              <w:rPr>
                <w:bCs/>
                <w:szCs w:val="28"/>
              </w:rPr>
              <w:br/>
            </w:r>
            <w:r w:rsidRPr="00B62A0D">
              <w:rPr>
                <w:snapToGrid w:val="0"/>
                <w:szCs w:val="28"/>
              </w:rPr>
              <w:t xml:space="preserve">Санкт-Петербургской избирательной комиссии </w:t>
            </w:r>
          </w:p>
          <w:p w14:paraId="4E1F7B5F" w14:textId="77777777" w:rsidR="008A5D42" w:rsidRPr="00B62A0D" w:rsidRDefault="008A5D42" w:rsidP="00AA60CF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14:paraId="65CAAAA6" w14:textId="1E66324B" w:rsidR="00290875" w:rsidRPr="00B62A0D" w:rsidRDefault="00290875" w:rsidP="00290875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62A0D">
              <w:rPr>
                <w:szCs w:val="28"/>
              </w:rPr>
              <w:t>Председатель ТИК,</w:t>
            </w:r>
          </w:p>
          <w:p w14:paraId="50CD759C" w14:textId="77777777" w:rsidR="008A5D42" w:rsidRPr="00B974D7" w:rsidRDefault="008A5D42" w:rsidP="00AA60CF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62A0D">
              <w:rPr>
                <w:kern w:val="18"/>
                <w:szCs w:val="28"/>
              </w:rPr>
              <w:t xml:space="preserve">аппарат </w:t>
            </w:r>
            <w:r w:rsidR="007F77E1" w:rsidRPr="00B62A0D">
              <w:rPr>
                <w:kern w:val="18"/>
                <w:szCs w:val="28"/>
              </w:rPr>
              <w:t>ТИК</w:t>
            </w:r>
          </w:p>
        </w:tc>
      </w:tr>
    </w:tbl>
    <w:p w14:paraId="4643837B" w14:textId="77777777" w:rsidR="008A5D42" w:rsidRPr="00B974D7" w:rsidRDefault="008A5D42" w:rsidP="008A5D42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lastRenderedPageBreak/>
        <w:t>7.</w:t>
      </w:r>
      <w:r>
        <w:rPr>
          <w:szCs w:val="28"/>
        </w:rPr>
        <w:t>6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14:paraId="01366CCE" w14:textId="77777777" w:rsidTr="004C3FD3">
        <w:trPr>
          <w:trHeight w:val="300"/>
        </w:trPr>
        <w:tc>
          <w:tcPr>
            <w:tcW w:w="4968" w:type="dxa"/>
          </w:tcPr>
          <w:p w14:paraId="2717EFB5" w14:textId="77777777" w:rsidR="008A5D42" w:rsidRDefault="008A5D42" w:rsidP="008A5D42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14:paraId="5C53CD6A" w14:textId="77777777" w:rsidR="008A5D42" w:rsidRPr="00B974D7" w:rsidRDefault="008A5D42" w:rsidP="004C3FD3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14:paraId="6C629E77" w14:textId="6630289E" w:rsidR="00290875" w:rsidRPr="00B62A0D" w:rsidRDefault="00290875" w:rsidP="00290875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62A0D">
              <w:rPr>
                <w:szCs w:val="28"/>
              </w:rPr>
              <w:t>Председатель ТИК,</w:t>
            </w:r>
          </w:p>
          <w:p w14:paraId="0C1AF505" w14:textId="77777777"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14:paraId="1FF8BFDA" w14:textId="77777777" w:rsidR="00C53E85" w:rsidRPr="00B974D7" w:rsidRDefault="00C53E85" w:rsidP="00C53E85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9D56C7">
        <w:rPr>
          <w:szCs w:val="28"/>
        </w:rPr>
        <w:t>7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 xml:space="preserve">интеллектуальной викторины среди учащихся </w:t>
      </w:r>
      <w:r w:rsidRPr="00B974D7">
        <w:rPr>
          <w:szCs w:val="28"/>
        </w:rPr>
        <w:br/>
        <w:t>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Pr="00596790">
        <w:rPr>
          <w:szCs w:val="28"/>
        </w:rPr>
        <w:t>(«Твой выбор»)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14:paraId="5DC3AB0E" w14:textId="77777777" w:rsidTr="00434BAB">
        <w:trPr>
          <w:trHeight w:val="300"/>
        </w:trPr>
        <w:tc>
          <w:tcPr>
            <w:tcW w:w="4361" w:type="dxa"/>
          </w:tcPr>
          <w:p w14:paraId="24E4DDB3" w14:textId="77777777" w:rsidR="00C53E85" w:rsidRPr="00B974D7" w:rsidRDefault="00C53E85" w:rsidP="00434BA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14:paraId="7B19D049" w14:textId="77777777"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2858882E" w14:textId="77777777"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676D0E1F" w14:textId="77777777"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14:paraId="3686123A" w14:textId="77777777" w:rsidR="00C53E85" w:rsidRPr="00B974D7" w:rsidRDefault="00C53E85" w:rsidP="00C53E85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bCs/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8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>интеллектуально-юмористической игры («Клуб внимательных и наблюдательных»)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14:paraId="4A53A50A" w14:textId="77777777" w:rsidTr="006A4F83">
        <w:trPr>
          <w:trHeight w:val="300"/>
        </w:trPr>
        <w:tc>
          <w:tcPr>
            <w:tcW w:w="4361" w:type="dxa"/>
          </w:tcPr>
          <w:p w14:paraId="50760240" w14:textId="77777777" w:rsidR="00C53E85" w:rsidRPr="00B974D7" w:rsidRDefault="00C53E85" w:rsidP="006A4F83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14:paraId="5A414084" w14:textId="77777777"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1454FE0B" w14:textId="77777777"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1BA2A9AA" w14:textId="77777777" w:rsidR="00C53E85" w:rsidRPr="00B974D7" w:rsidRDefault="00C53E85" w:rsidP="006A4F83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14:paraId="05EF5903" w14:textId="77777777" w:rsidR="0030042B" w:rsidRPr="00B974D7" w:rsidRDefault="008B6823" w:rsidP="0030042B">
      <w:pPr>
        <w:spacing w:line="312" w:lineRule="auto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9</w:t>
      </w:r>
      <w:r w:rsidR="0030042B"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503"/>
        <w:gridCol w:w="5421"/>
      </w:tblGrid>
      <w:tr w:rsidR="0030042B" w:rsidRPr="00B974D7" w14:paraId="1C34154F" w14:textId="77777777" w:rsidTr="007C4BE2">
        <w:trPr>
          <w:trHeight w:val="300"/>
        </w:trPr>
        <w:tc>
          <w:tcPr>
            <w:tcW w:w="4503" w:type="dxa"/>
          </w:tcPr>
          <w:p w14:paraId="4A367C8A" w14:textId="77777777" w:rsidR="0030042B" w:rsidRDefault="0030042B" w:rsidP="007C4BE2">
            <w:pPr>
              <w:spacing w:line="312" w:lineRule="auto"/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14:paraId="275499AB" w14:textId="77777777" w:rsidR="006E3F41" w:rsidRPr="00B974D7" w:rsidRDefault="006E3F41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14:paraId="7397FF4C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062360B7" w14:textId="77777777" w:rsidR="00290875" w:rsidRPr="00B974D7" w:rsidRDefault="00290875" w:rsidP="00290875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622A17">
              <w:rPr>
                <w:szCs w:val="28"/>
              </w:rPr>
              <w:t>Члены ТИК с правом решающего голоса</w:t>
            </w:r>
          </w:p>
          <w:p w14:paraId="4B5176F3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0F4D1BE7" w14:textId="77777777"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14:paraId="15222782" w14:textId="77777777" w:rsidR="0030042B" w:rsidRPr="006C28F5" w:rsidRDefault="0030042B" w:rsidP="0030042B">
      <w:pPr>
        <w:keepNext/>
        <w:spacing w:line="312" w:lineRule="auto"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t>7.</w:t>
      </w:r>
      <w:r w:rsidR="008B6823" w:rsidRPr="006C28F5">
        <w:rPr>
          <w:szCs w:val="28"/>
        </w:rPr>
        <w:t>1</w:t>
      </w:r>
      <w:r w:rsidR="009D56C7" w:rsidRPr="006C28F5">
        <w:rPr>
          <w:szCs w:val="28"/>
        </w:rPr>
        <w:t>0</w:t>
      </w:r>
      <w:r w:rsidRPr="006C28F5">
        <w:rPr>
          <w:szCs w:val="28"/>
        </w:rPr>
        <w:t>. </w:t>
      </w:r>
      <w:r w:rsidR="006E3F41" w:rsidRPr="006C28F5">
        <w:rPr>
          <w:bCs/>
          <w:szCs w:val="28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2025 год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30042B" w:rsidRPr="006C28F5" w14:paraId="3AA61F13" w14:textId="77777777" w:rsidTr="007C4BE2">
        <w:trPr>
          <w:trHeight w:val="300"/>
        </w:trPr>
        <w:tc>
          <w:tcPr>
            <w:tcW w:w="4361" w:type="dxa"/>
          </w:tcPr>
          <w:p w14:paraId="5A52555B" w14:textId="77777777" w:rsidR="0030042B" w:rsidRPr="006C28F5" w:rsidRDefault="006E3F41" w:rsidP="007C4BE2">
            <w:pPr>
              <w:spacing w:line="312" w:lineRule="auto"/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14:paraId="21E99DEB" w14:textId="60930FD6" w:rsidR="00290875" w:rsidRPr="00B62A0D" w:rsidRDefault="00290875" w:rsidP="00290875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62A0D">
              <w:rPr>
                <w:szCs w:val="28"/>
              </w:rPr>
              <w:t>Председатель ТИК,</w:t>
            </w:r>
          </w:p>
          <w:p w14:paraId="29EC6360" w14:textId="04D367CD" w:rsidR="00290875" w:rsidRPr="00B974D7" w:rsidRDefault="00290875" w:rsidP="00290875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622A17">
              <w:rPr>
                <w:szCs w:val="28"/>
              </w:rPr>
              <w:t xml:space="preserve">Члены ТИК </w:t>
            </w:r>
          </w:p>
          <w:p w14:paraId="0FEF705C" w14:textId="77777777"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аппарат </w:t>
            </w:r>
            <w:r w:rsidR="007F77E1" w:rsidRPr="006C28F5">
              <w:rPr>
                <w:szCs w:val="28"/>
              </w:rPr>
              <w:t>ТИК</w:t>
            </w:r>
          </w:p>
          <w:p w14:paraId="6FB62B40" w14:textId="77777777"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</w:tc>
      </w:tr>
    </w:tbl>
    <w:p w14:paraId="0A744974" w14:textId="77777777" w:rsidR="00290875" w:rsidRDefault="00290875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14:paraId="07986B68" w14:textId="77777777" w:rsidR="00B33817" w:rsidRPr="006C28F5" w:rsidRDefault="00B33817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14:paraId="1746C3F0" w14:textId="77777777" w:rsidR="0030042B" w:rsidRPr="006C28F5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6C28F5">
        <w:rPr>
          <w:b/>
          <w:bCs/>
          <w:szCs w:val="28"/>
        </w:rPr>
        <w:t>8. Проведение совещаний, семинаров и иных общих мероприятий</w:t>
      </w:r>
    </w:p>
    <w:p w14:paraId="10D7967F" w14:textId="77777777" w:rsidR="0030042B" w:rsidRPr="006C28F5" w:rsidRDefault="0030042B" w:rsidP="0030042B">
      <w:pPr>
        <w:spacing w:line="312" w:lineRule="auto"/>
        <w:ind w:firstLine="709"/>
        <w:jc w:val="both"/>
        <w:rPr>
          <w:szCs w:val="28"/>
        </w:rPr>
      </w:pPr>
    </w:p>
    <w:p w14:paraId="39B5447A" w14:textId="77777777" w:rsidR="00840E7C" w:rsidRPr="006C28F5" w:rsidRDefault="0030042B" w:rsidP="00840E7C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8.1. </w:t>
      </w:r>
      <w:r w:rsidR="00840E7C" w:rsidRPr="006C28F5">
        <w:rPr>
          <w:szCs w:val="28"/>
        </w:rPr>
        <w:t xml:space="preserve"> Участие в проведении общероссийского дня приема граждан </w:t>
      </w:r>
      <w:r w:rsidR="00840E7C" w:rsidRPr="006C28F5">
        <w:rPr>
          <w:szCs w:val="28"/>
        </w:rPr>
        <w:br/>
        <w:t xml:space="preserve">в </w:t>
      </w:r>
      <w:r w:rsidR="007F77E1" w:rsidRPr="006C28F5">
        <w:rPr>
          <w:szCs w:val="28"/>
        </w:rPr>
        <w:t>ТИК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219"/>
        <w:gridCol w:w="567"/>
        <w:gridCol w:w="4712"/>
      </w:tblGrid>
      <w:tr w:rsidR="00840E7C" w:rsidRPr="009F6254" w14:paraId="22B63F32" w14:textId="77777777" w:rsidTr="00840E7C">
        <w:trPr>
          <w:trHeight w:val="300"/>
        </w:trPr>
        <w:tc>
          <w:tcPr>
            <w:tcW w:w="4786" w:type="dxa"/>
            <w:gridSpan w:val="2"/>
          </w:tcPr>
          <w:p w14:paraId="7A10DAF4" w14:textId="77777777" w:rsidR="00840E7C" w:rsidRPr="006C28F5" w:rsidRDefault="008B6823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ноябрь-</w:t>
            </w:r>
            <w:r w:rsidR="00840E7C" w:rsidRPr="006C28F5">
              <w:rPr>
                <w:szCs w:val="28"/>
              </w:rPr>
              <w:t>декабрь</w:t>
            </w:r>
          </w:p>
        </w:tc>
        <w:tc>
          <w:tcPr>
            <w:tcW w:w="4709" w:type="dxa"/>
          </w:tcPr>
          <w:p w14:paraId="73ACAC49" w14:textId="77777777"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</w:p>
          <w:p w14:paraId="425A7138" w14:textId="77777777"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  <w:tr w:rsidR="00840E7C" w:rsidRPr="00B974D7" w14:paraId="43861945" w14:textId="77777777" w:rsidTr="00840E7C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</w:tcBorders>
          </w:tcPr>
          <w:p w14:paraId="44A33070" w14:textId="77777777" w:rsidR="00840E7C" w:rsidRPr="00B974D7" w:rsidRDefault="00840E7C" w:rsidP="00840E7C">
            <w:pPr>
              <w:tabs>
                <w:tab w:val="left" w:pos="317"/>
                <w:tab w:val="left" w:pos="389"/>
              </w:tabs>
              <w:spacing w:line="312" w:lineRule="auto"/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t>8.2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 w:rsidR="008B6823">
              <w:rPr>
                <w:szCs w:val="28"/>
              </w:rPr>
              <w:br/>
            </w:r>
            <w:r>
              <w:rPr>
                <w:szCs w:val="28"/>
              </w:rPr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840E7C" w:rsidRPr="00B974D7" w14:paraId="4329771F" w14:textId="77777777" w:rsidTr="00840E7C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A844B14" w14:textId="77777777" w:rsidR="00840E7C" w:rsidRPr="00B974D7" w:rsidRDefault="00840E7C" w:rsidP="00D242BA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5EADA" w14:textId="229DB16A" w:rsidR="00290875" w:rsidRPr="00B62A0D" w:rsidRDefault="00290875" w:rsidP="00290875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62A0D">
              <w:rPr>
                <w:szCs w:val="28"/>
              </w:rPr>
              <w:t>Председатель ТИК</w:t>
            </w:r>
          </w:p>
          <w:p w14:paraId="285E427D" w14:textId="77777777" w:rsidR="00840E7C" w:rsidRPr="00B974D7" w:rsidRDefault="00840E7C" w:rsidP="00D242BA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14:paraId="28CBC591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3</w:t>
      </w:r>
      <w:r w:rsidRPr="00B974D7">
        <w:rPr>
          <w:szCs w:val="28"/>
        </w:rPr>
        <w:t xml:space="preserve">. Проведение заседаний сформированных рабочих групп </w:t>
      </w:r>
      <w:r w:rsidR="007F77E1">
        <w:rPr>
          <w:szCs w:val="28"/>
        </w:rPr>
        <w:t>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30042B" w:rsidRPr="009F6254" w14:paraId="5F961D21" w14:textId="77777777" w:rsidTr="007C4BE2">
        <w:tc>
          <w:tcPr>
            <w:tcW w:w="4219" w:type="dxa"/>
          </w:tcPr>
          <w:p w14:paraId="2C671555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14:paraId="09AA2690" w14:textId="77777777" w:rsidR="0030042B" w:rsidRPr="009F6254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групп </w:t>
            </w:r>
            <w:r w:rsidR="007F77E1">
              <w:rPr>
                <w:szCs w:val="28"/>
              </w:rPr>
              <w:t>ТИК</w:t>
            </w:r>
          </w:p>
        </w:tc>
      </w:tr>
    </w:tbl>
    <w:p w14:paraId="1CE86B62" w14:textId="77777777" w:rsidR="0030042B" w:rsidRDefault="0030042B" w:rsidP="0030042B">
      <w:pPr>
        <w:spacing w:line="312" w:lineRule="auto"/>
        <w:ind w:firstLine="709"/>
        <w:jc w:val="both"/>
        <w:rPr>
          <w:szCs w:val="28"/>
        </w:rPr>
      </w:pPr>
    </w:p>
    <w:p w14:paraId="1B6C53C3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4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 w:firstRow="1" w:lastRow="0" w:firstColumn="1" w:lastColumn="0" w:noHBand="0" w:noVBand="0"/>
      </w:tblPr>
      <w:tblGrid>
        <w:gridCol w:w="4219"/>
        <w:gridCol w:w="4709"/>
      </w:tblGrid>
      <w:tr w:rsidR="0030042B" w:rsidRPr="00B974D7" w14:paraId="5B12D81C" w14:textId="77777777" w:rsidTr="007F77E1">
        <w:trPr>
          <w:trHeight w:val="300"/>
        </w:trPr>
        <w:tc>
          <w:tcPr>
            <w:tcW w:w="4219" w:type="dxa"/>
          </w:tcPr>
          <w:p w14:paraId="25D62C6B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14:paraId="63C015D7" w14:textId="04192D15" w:rsidR="0030042B" w:rsidRPr="00B974D7" w:rsidRDefault="002D3368" w:rsidP="002D3368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            </w:t>
            </w:r>
            <w:r w:rsidR="00290875" w:rsidRPr="00B62A0D">
              <w:rPr>
                <w:szCs w:val="28"/>
              </w:rPr>
              <w:t xml:space="preserve">Председатель ТИК </w:t>
            </w:r>
          </w:p>
        </w:tc>
      </w:tr>
    </w:tbl>
    <w:p w14:paraId="2FF96288" w14:textId="77777777" w:rsidR="0030042B" w:rsidRPr="00E93AF6" w:rsidRDefault="0030042B" w:rsidP="0030042B">
      <w:pPr>
        <w:spacing w:line="312" w:lineRule="auto"/>
        <w:jc w:val="both"/>
        <w:rPr>
          <w:sz w:val="4"/>
          <w:szCs w:val="28"/>
        </w:rPr>
      </w:pPr>
    </w:p>
    <w:sectPr w:rsidR="0030042B" w:rsidRPr="00E93AF6" w:rsidSect="00591DB6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45D56" w14:textId="77777777" w:rsidR="007D005F" w:rsidRDefault="007D005F" w:rsidP="00BA44A7">
      <w:r>
        <w:separator/>
      </w:r>
    </w:p>
  </w:endnote>
  <w:endnote w:type="continuationSeparator" w:id="0">
    <w:p w14:paraId="0340B0AF" w14:textId="77777777" w:rsidR="007D005F" w:rsidRDefault="007D005F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B7944" w14:textId="77777777" w:rsidR="002912DA" w:rsidRDefault="002912DA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757F965" w14:textId="77777777" w:rsidR="002912DA" w:rsidRDefault="002912DA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E4FB" w14:textId="77777777" w:rsidR="002912DA" w:rsidRDefault="002912DA" w:rsidP="00591DB6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7DFEC" w14:textId="77777777" w:rsidR="002912DA" w:rsidRDefault="002912DA" w:rsidP="008E04BA">
    <w:pPr>
      <w:pStyle w:val="a6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94C2F" w14:textId="77777777" w:rsidR="007D005F" w:rsidRDefault="007D005F" w:rsidP="00BA44A7">
      <w:r>
        <w:separator/>
      </w:r>
    </w:p>
  </w:footnote>
  <w:footnote w:type="continuationSeparator" w:id="0">
    <w:p w14:paraId="751CC841" w14:textId="77777777" w:rsidR="007D005F" w:rsidRDefault="007D005F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735F0" w14:textId="77777777" w:rsidR="002912DA" w:rsidRDefault="004C2FBF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12488E">
      <w:rPr>
        <w:noProof/>
      </w:rPr>
      <w:t>2</w:t>
    </w:r>
    <w:r>
      <w:rPr>
        <w:noProof/>
      </w:rPr>
      <w:fldChar w:fldCharType="end"/>
    </w:r>
  </w:p>
  <w:p w14:paraId="360D41FB" w14:textId="77777777" w:rsidR="002912DA" w:rsidRDefault="002912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 w16cid:durableId="876544726">
    <w:abstractNumId w:val="0"/>
  </w:num>
  <w:num w:numId="2" w16cid:durableId="1685672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4C9"/>
    <w:rsid w:val="00031A73"/>
    <w:rsid w:val="00041F70"/>
    <w:rsid w:val="00055F71"/>
    <w:rsid w:val="000638B4"/>
    <w:rsid w:val="00074164"/>
    <w:rsid w:val="0009117E"/>
    <w:rsid w:val="000A12F4"/>
    <w:rsid w:val="000A4109"/>
    <w:rsid w:val="000B30C2"/>
    <w:rsid w:val="000C2B4D"/>
    <w:rsid w:val="000C4D08"/>
    <w:rsid w:val="000D3619"/>
    <w:rsid w:val="000E4FE7"/>
    <w:rsid w:val="000E5015"/>
    <w:rsid w:val="000F1370"/>
    <w:rsid w:val="000F330D"/>
    <w:rsid w:val="000F5EAD"/>
    <w:rsid w:val="0010652A"/>
    <w:rsid w:val="00113EF6"/>
    <w:rsid w:val="0012488E"/>
    <w:rsid w:val="00132A2C"/>
    <w:rsid w:val="00136299"/>
    <w:rsid w:val="001576DF"/>
    <w:rsid w:val="00163255"/>
    <w:rsid w:val="00170383"/>
    <w:rsid w:val="00173E8E"/>
    <w:rsid w:val="00175EC0"/>
    <w:rsid w:val="0019433B"/>
    <w:rsid w:val="001B364F"/>
    <w:rsid w:val="001C5406"/>
    <w:rsid w:val="001F4CED"/>
    <w:rsid w:val="001F7B3D"/>
    <w:rsid w:val="002030FE"/>
    <w:rsid w:val="0021023C"/>
    <w:rsid w:val="0021373E"/>
    <w:rsid w:val="00220679"/>
    <w:rsid w:val="002249D2"/>
    <w:rsid w:val="00232000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0875"/>
    <w:rsid w:val="002912DA"/>
    <w:rsid w:val="002A0001"/>
    <w:rsid w:val="002A14EF"/>
    <w:rsid w:val="002B419D"/>
    <w:rsid w:val="002C2344"/>
    <w:rsid w:val="002C29DA"/>
    <w:rsid w:val="002C7DA1"/>
    <w:rsid w:val="002D116C"/>
    <w:rsid w:val="002D30C3"/>
    <w:rsid w:val="002D3368"/>
    <w:rsid w:val="002D3E85"/>
    <w:rsid w:val="002D66F2"/>
    <w:rsid w:val="002F1C84"/>
    <w:rsid w:val="002F6E4C"/>
    <w:rsid w:val="0030042B"/>
    <w:rsid w:val="003041B1"/>
    <w:rsid w:val="00304B6D"/>
    <w:rsid w:val="003145D5"/>
    <w:rsid w:val="003200F6"/>
    <w:rsid w:val="00321F3E"/>
    <w:rsid w:val="00332FCC"/>
    <w:rsid w:val="003342B7"/>
    <w:rsid w:val="003417C8"/>
    <w:rsid w:val="003500A3"/>
    <w:rsid w:val="00350E17"/>
    <w:rsid w:val="00353F6A"/>
    <w:rsid w:val="003555AD"/>
    <w:rsid w:val="00355F06"/>
    <w:rsid w:val="00357E21"/>
    <w:rsid w:val="00385E91"/>
    <w:rsid w:val="00385EF0"/>
    <w:rsid w:val="0039270E"/>
    <w:rsid w:val="00397553"/>
    <w:rsid w:val="003C2B84"/>
    <w:rsid w:val="003D3D21"/>
    <w:rsid w:val="003D5FFD"/>
    <w:rsid w:val="003D654D"/>
    <w:rsid w:val="003F4D14"/>
    <w:rsid w:val="004045DD"/>
    <w:rsid w:val="004200BE"/>
    <w:rsid w:val="004240E5"/>
    <w:rsid w:val="00424DEC"/>
    <w:rsid w:val="004420F0"/>
    <w:rsid w:val="004449DB"/>
    <w:rsid w:val="00444DE0"/>
    <w:rsid w:val="00445A6E"/>
    <w:rsid w:val="00450252"/>
    <w:rsid w:val="004526F4"/>
    <w:rsid w:val="0047442F"/>
    <w:rsid w:val="00493CED"/>
    <w:rsid w:val="004958AE"/>
    <w:rsid w:val="004A1763"/>
    <w:rsid w:val="004A4DCC"/>
    <w:rsid w:val="004A6C5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09CC"/>
    <w:rsid w:val="005023C9"/>
    <w:rsid w:val="005024B4"/>
    <w:rsid w:val="00511260"/>
    <w:rsid w:val="005153CE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6790"/>
    <w:rsid w:val="00597FC7"/>
    <w:rsid w:val="005A00FB"/>
    <w:rsid w:val="005A1755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2A17"/>
    <w:rsid w:val="006272CE"/>
    <w:rsid w:val="00627D27"/>
    <w:rsid w:val="00631CD4"/>
    <w:rsid w:val="00633873"/>
    <w:rsid w:val="00637FEB"/>
    <w:rsid w:val="00643EF4"/>
    <w:rsid w:val="00660764"/>
    <w:rsid w:val="00662B48"/>
    <w:rsid w:val="006641C3"/>
    <w:rsid w:val="00675FF2"/>
    <w:rsid w:val="00697F49"/>
    <w:rsid w:val="006A776B"/>
    <w:rsid w:val="006B05AC"/>
    <w:rsid w:val="006C28F5"/>
    <w:rsid w:val="006C5FE7"/>
    <w:rsid w:val="006D132A"/>
    <w:rsid w:val="006D1A4A"/>
    <w:rsid w:val="006D1FDD"/>
    <w:rsid w:val="006D2882"/>
    <w:rsid w:val="006E3F41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5374E"/>
    <w:rsid w:val="00765414"/>
    <w:rsid w:val="00765DDF"/>
    <w:rsid w:val="00777728"/>
    <w:rsid w:val="00787B95"/>
    <w:rsid w:val="007936E0"/>
    <w:rsid w:val="007A2257"/>
    <w:rsid w:val="007A7713"/>
    <w:rsid w:val="007B1607"/>
    <w:rsid w:val="007B5891"/>
    <w:rsid w:val="007B7BFA"/>
    <w:rsid w:val="007C241F"/>
    <w:rsid w:val="007D005F"/>
    <w:rsid w:val="007F27D1"/>
    <w:rsid w:val="007F77E1"/>
    <w:rsid w:val="008170A1"/>
    <w:rsid w:val="00820941"/>
    <w:rsid w:val="0083434E"/>
    <w:rsid w:val="00840E7C"/>
    <w:rsid w:val="0084346B"/>
    <w:rsid w:val="008544BC"/>
    <w:rsid w:val="00873831"/>
    <w:rsid w:val="0088391E"/>
    <w:rsid w:val="00891C4A"/>
    <w:rsid w:val="00892928"/>
    <w:rsid w:val="00894E5E"/>
    <w:rsid w:val="00896178"/>
    <w:rsid w:val="008A0C22"/>
    <w:rsid w:val="008A5D42"/>
    <w:rsid w:val="008B66B7"/>
    <w:rsid w:val="008B6823"/>
    <w:rsid w:val="008C61F0"/>
    <w:rsid w:val="008D42BB"/>
    <w:rsid w:val="008D7412"/>
    <w:rsid w:val="008D7AD6"/>
    <w:rsid w:val="008E04BA"/>
    <w:rsid w:val="008F0B01"/>
    <w:rsid w:val="008F20D5"/>
    <w:rsid w:val="008F3E2E"/>
    <w:rsid w:val="00911513"/>
    <w:rsid w:val="00916065"/>
    <w:rsid w:val="00921AB6"/>
    <w:rsid w:val="00925ECF"/>
    <w:rsid w:val="00962E1B"/>
    <w:rsid w:val="0096306C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679A"/>
    <w:rsid w:val="009B7CB4"/>
    <w:rsid w:val="009B7FFD"/>
    <w:rsid w:val="009C50E2"/>
    <w:rsid w:val="009D56C7"/>
    <w:rsid w:val="009E0796"/>
    <w:rsid w:val="009E2272"/>
    <w:rsid w:val="009E420D"/>
    <w:rsid w:val="009E70D6"/>
    <w:rsid w:val="009F085B"/>
    <w:rsid w:val="009F6254"/>
    <w:rsid w:val="009F74B7"/>
    <w:rsid w:val="00A013A7"/>
    <w:rsid w:val="00A05B9B"/>
    <w:rsid w:val="00A11440"/>
    <w:rsid w:val="00A155D5"/>
    <w:rsid w:val="00A17692"/>
    <w:rsid w:val="00A302FD"/>
    <w:rsid w:val="00A34358"/>
    <w:rsid w:val="00A34C1F"/>
    <w:rsid w:val="00A350A9"/>
    <w:rsid w:val="00A377CB"/>
    <w:rsid w:val="00A54299"/>
    <w:rsid w:val="00A65E82"/>
    <w:rsid w:val="00A66F14"/>
    <w:rsid w:val="00A7312F"/>
    <w:rsid w:val="00A7537E"/>
    <w:rsid w:val="00A7561E"/>
    <w:rsid w:val="00A75715"/>
    <w:rsid w:val="00A85437"/>
    <w:rsid w:val="00A95D05"/>
    <w:rsid w:val="00AA4F47"/>
    <w:rsid w:val="00AB7789"/>
    <w:rsid w:val="00AC6D6A"/>
    <w:rsid w:val="00AD7269"/>
    <w:rsid w:val="00AE154B"/>
    <w:rsid w:val="00AE689C"/>
    <w:rsid w:val="00AF5082"/>
    <w:rsid w:val="00B12FC4"/>
    <w:rsid w:val="00B23AAE"/>
    <w:rsid w:val="00B33817"/>
    <w:rsid w:val="00B34F4B"/>
    <w:rsid w:val="00B43672"/>
    <w:rsid w:val="00B457DF"/>
    <w:rsid w:val="00B46BBB"/>
    <w:rsid w:val="00B615F0"/>
    <w:rsid w:val="00B62A0D"/>
    <w:rsid w:val="00B670FB"/>
    <w:rsid w:val="00B6713A"/>
    <w:rsid w:val="00B92C01"/>
    <w:rsid w:val="00B974D7"/>
    <w:rsid w:val="00BA44A7"/>
    <w:rsid w:val="00BA44D9"/>
    <w:rsid w:val="00BA7926"/>
    <w:rsid w:val="00BB5E5E"/>
    <w:rsid w:val="00BB7518"/>
    <w:rsid w:val="00BB7C16"/>
    <w:rsid w:val="00BB7DE7"/>
    <w:rsid w:val="00BC2FEC"/>
    <w:rsid w:val="00BD10D5"/>
    <w:rsid w:val="00BD1EDC"/>
    <w:rsid w:val="00BE5FAE"/>
    <w:rsid w:val="00BF2666"/>
    <w:rsid w:val="00BF3182"/>
    <w:rsid w:val="00C03ACA"/>
    <w:rsid w:val="00C174C9"/>
    <w:rsid w:val="00C4045E"/>
    <w:rsid w:val="00C50807"/>
    <w:rsid w:val="00C518DE"/>
    <w:rsid w:val="00C53E85"/>
    <w:rsid w:val="00C55374"/>
    <w:rsid w:val="00C73589"/>
    <w:rsid w:val="00C75267"/>
    <w:rsid w:val="00C819B6"/>
    <w:rsid w:val="00C84A60"/>
    <w:rsid w:val="00C86425"/>
    <w:rsid w:val="00C91692"/>
    <w:rsid w:val="00CA0A9E"/>
    <w:rsid w:val="00CA3E05"/>
    <w:rsid w:val="00CB660B"/>
    <w:rsid w:val="00CC1925"/>
    <w:rsid w:val="00CD2889"/>
    <w:rsid w:val="00CD4F8C"/>
    <w:rsid w:val="00CF03F5"/>
    <w:rsid w:val="00CF4D33"/>
    <w:rsid w:val="00D02FAC"/>
    <w:rsid w:val="00D148CB"/>
    <w:rsid w:val="00D216B5"/>
    <w:rsid w:val="00D321F6"/>
    <w:rsid w:val="00D32FA8"/>
    <w:rsid w:val="00D35838"/>
    <w:rsid w:val="00D403E1"/>
    <w:rsid w:val="00D53626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4B35"/>
    <w:rsid w:val="00DC6374"/>
    <w:rsid w:val="00DD25EF"/>
    <w:rsid w:val="00DE3990"/>
    <w:rsid w:val="00DE572A"/>
    <w:rsid w:val="00E10740"/>
    <w:rsid w:val="00E1743F"/>
    <w:rsid w:val="00E1767E"/>
    <w:rsid w:val="00E236C4"/>
    <w:rsid w:val="00E25903"/>
    <w:rsid w:val="00E27145"/>
    <w:rsid w:val="00E2781B"/>
    <w:rsid w:val="00E3113F"/>
    <w:rsid w:val="00E31F18"/>
    <w:rsid w:val="00E47856"/>
    <w:rsid w:val="00E522F2"/>
    <w:rsid w:val="00E52B8F"/>
    <w:rsid w:val="00E55D47"/>
    <w:rsid w:val="00E57CB5"/>
    <w:rsid w:val="00E64503"/>
    <w:rsid w:val="00E755AF"/>
    <w:rsid w:val="00E8036D"/>
    <w:rsid w:val="00E81DC1"/>
    <w:rsid w:val="00E8267B"/>
    <w:rsid w:val="00E93AF6"/>
    <w:rsid w:val="00E94AE7"/>
    <w:rsid w:val="00E96DCA"/>
    <w:rsid w:val="00E96EF4"/>
    <w:rsid w:val="00EA1510"/>
    <w:rsid w:val="00EA7EAD"/>
    <w:rsid w:val="00EB0BC1"/>
    <w:rsid w:val="00EB585F"/>
    <w:rsid w:val="00EC01A7"/>
    <w:rsid w:val="00EC1C93"/>
    <w:rsid w:val="00EC601F"/>
    <w:rsid w:val="00ED5B76"/>
    <w:rsid w:val="00ED79DF"/>
    <w:rsid w:val="00EE394F"/>
    <w:rsid w:val="00EE7023"/>
    <w:rsid w:val="00F0296B"/>
    <w:rsid w:val="00F0601C"/>
    <w:rsid w:val="00F172C8"/>
    <w:rsid w:val="00F20C3D"/>
    <w:rsid w:val="00F22501"/>
    <w:rsid w:val="00F26F1E"/>
    <w:rsid w:val="00F34DC6"/>
    <w:rsid w:val="00F41BB1"/>
    <w:rsid w:val="00F432B9"/>
    <w:rsid w:val="00F51398"/>
    <w:rsid w:val="00F51F00"/>
    <w:rsid w:val="00F637B1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DD77B3"/>
  <w15:docId w15:val="{BBDCD5A0-F949-4FB4-85F5-75D313C3E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A17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D3919-CEE1-4868-B0E8-8324EDDD9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152</TotalTime>
  <Pages>11</Pages>
  <Words>2142</Words>
  <Characters>12215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Администратор;ТИК 30</dc:creator>
  <cp:lastModifiedBy>Татьяна Шаймарданова</cp:lastModifiedBy>
  <cp:revision>6</cp:revision>
  <cp:lastPrinted>2023-01-26T10:12:00Z</cp:lastPrinted>
  <dcterms:created xsi:type="dcterms:W3CDTF">2025-01-22T14:25:00Z</dcterms:created>
  <dcterms:modified xsi:type="dcterms:W3CDTF">2025-01-28T11:53:00Z</dcterms:modified>
</cp:coreProperties>
</file>